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26" style="position:absolute;margin-left:2.15pt;margin-top:2.1pt;width:447.85pt;height:60.9pt;z-index:251587072" arcsize="10923f">
            <v:textbox style="mso-next-textbox:#_x0000_s1026">
              <w:txbxContent>
                <w:p w:rsidR="00496FB3" w:rsidRPr="00E34748" w:rsidRDefault="00496FB3" w:rsidP="00E34748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DERS: TÜRKÇE         2. SINIF        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KONU:  </w:t>
                  </w: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HARF BİLGİSİ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</w:t>
                  </w:r>
                </w:p>
                <w:p w:rsidR="00496FB3" w:rsidRPr="00E34748" w:rsidRDefault="00496FB3" w:rsidP="00E34748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ADI SOYADI:……………………………………….     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UYGULAMA SAYFASI- 1                                  </w:t>
                  </w:r>
                </w:p>
              </w:txbxContent>
            </v:textbox>
          </v:roundrect>
        </w:pic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8C426F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 w:rsidRPr="008C426F">
        <w:rPr>
          <w:rFonts w:ascii="Century Gothic" w:hAnsi="Century Gothic"/>
          <w:b/>
          <w:sz w:val="28"/>
          <w:szCs w:val="28"/>
        </w:rPr>
        <w:t xml:space="preserve"> </w:t>
      </w:r>
      <w:r w:rsidRPr="008C426F">
        <w:rPr>
          <w:rFonts w:ascii="Century Gothic" w:hAnsi="Century Gothic"/>
          <w:b/>
          <w:sz w:val="28"/>
          <w:szCs w:val="28"/>
        </w:rPr>
        <w:tab/>
        <w:t>1. Aşağıdaki boşlukları doğru kelime veya harflerle tamamlayalım.</w:t>
      </w:r>
    </w:p>
    <w:p w:rsidR="00496FB3" w:rsidRPr="008C426F" w:rsidRDefault="00496FB3" w:rsidP="008C426F">
      <w:pPr>
        <w:spacing w:after="0" w:line="240" w:lineRule="auto"/>
        <w:ind w:firstLine="709"/>
        <w:rPr>
          <w:rFonts w:ascii="Century Gothic" w:hAnsi="Century Gothic"/>
          <w:sz w:val="20"/>
          <w:szCs w:val="20"/>
        </w:rPr>
      </w:pPr>
      <w:r>
        <w:rPr>
          <w:noProof/>
        </w:rPr>
        <w:pict>
          <v:roundrect id="_x0000_s1027" style="position:absolute;left:0;text-align:left;margin-left:18pt;margin-top:9.3pt;width:405pt;height:27pt;z-index:-251728384" arcsize="10923f"/>
        </w:pic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28" style="position:absolute;left:0;text-align:left;margin-left:18pt;margin-top:33.05pt;width:405pt;height:27pt;z-index:-251727360" arcsize="10923f"/>
        </w:pict>
      </w:r>
      <w:r>
        <w:rPr>
          <w:rFonts w:ascii="Century Gothic" w:hAnsi="Century Gothic"/>
          <w:sz w:val="28"/>
          <w:szCs w:val="28"/>
        </w:rPr>
        <w:t>Alfabemizde ………………………. tane harf vardır.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29" style="position:absolute;left:0;text-align:left;margin-left:18pt;margin-top:31.3pt;width:405pt;height:27pt;z-index:-251726336" arcsize="10923f"/>
        </w:pict>
      </w:r>
      <w:r>
        <w:rPr>
          <w:rFonts w:ascii="Century Gothic" w:hAnsi="Century Gothic"/>
          <w:sz w:val="28"/>
          <w:szCs w:val="28"/>
        </w:rPr>
        <w:t>Alfabemizde ………………………. tane sesli harf vardır.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0" style="position:absolute;left:0;text-align:left;margin-left:18pt;margin-top:29.55pt;width:405pt;height:27pt;z-index:-251725312" arcsize="10923f"/>
        </w:pict>
      </w:r>
      <w:r>
        <w:rPr>
          <w:rFonts w:ascii="Century Gothic" w:hAnsi="Century Gothic"/>
          <w:sz w:val="28"/>
          <w:szCs w:val="28"/>
        </w:rPr>
        <w:t>Alfabemizde ………………………. tane sessiz harf vardır.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1" style="position:absolute;left:0;text-align:left;margin-left:18pt;margin-top:27.8pt;width:405pt;height:27pt;z-index:-251724288" arcsize="10923f"/>
        </w:pict>
      </w:r>
      <w:r>
        <w:rPr>
          <w:rFonts w:ascii="Century Gothic" w:hAnsi="Century Gothic"/>
          <w:sz w:val="28"/>
          <w:szCs w:val="28"/>
        </w:rPr>
        <w:t>Alfabemizin ………………………. harfi A’dır.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2" style="position:absolute;left:0;text-align:left;margin-left:18pt;margin-top:35.05pt;width:405pt;height:27pt;z-index:-251723264" arcsize="10923f"/>
        </w:pict>
      </w:r>
      <w:r>
        <w:rPr>
          <w:rFonts w:ascii="Century Gothic" w:hAnsi="Century Gothic"/>
          <w:sz w:val="28"/>
          <w:szCs w:val="28"/>
        </w:rPr>
        <w:t>Alfabemizin sn harfi ………………’dir.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3" style="position:absolute;left:0;text-align:left;margin-left:18pt;margin-top:33.3pt;width:405pt;height:27pt;z-index:-251722240" arcsize="10923f"/>
        </w:pict>
      </w:r>
      <w:r>
        <w:rPr>
          <w:rFonts w:ascii="Century Gothic" w:hAnsi="Century Gothic"/>
          <w:sz w:val="28"/>
          <w:szCs w:val="28"/>
        </w:rPr>
        <w:t>Alfabemizde X, W, Q harfi …………………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4" style="position:absolute;left:0;text-align:left;margin-left:18pt;margin-top:31.55pt;width:405pt;height:27pt;z-index:-251721216" arcsize="10923f"/>
        </w:pict>
      </w:r>
      <w:r>
        <w:rPr>
          <w:rFonts w:ascii="Century Gothic" w:hAnsi="Century Gothic"/>
          <w:sz w:val="28"/>
          <w:szCs w:val="28"/>
        </w:rPr>
        <w:t>Alfabede ………… harfi M harfinden sonra gelir.</w:t>
      </w:r>
    </w:p>
    <w:p w:rsidR="00496FB3" w:rsidRDefault="00496FB3" w:rsidP="00677A7B">
      <w:pPr>
        <w:spacing w:after="240" w:line="360" w:lineRule="auto"/>
        <w:ind w:firstLine="709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Alfabede V harfinden sonra ………harf gelir.</w:t>
      </w:r>
    </w:p>
    <w:p w:rsidR="00496FB3" w:rsidRPr="008C426F" w:rsidRDefault="00496FB3" w:rsidP="008C426F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8C426F">
        <w:rPr>
          <w:rFonts w:ascii="Century Gothic" w:hAnsi="Century Gothic"/>
          <w:b/>
          <w:sz w:val="28"/>
          <w:szCs w:val="28"/>
        </w:rPr>
        <w:t>2. Aşağıda verilen bilgiler doğru ise (D), yanlış ise (Y) yazalım.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5" style="position:absolute;margin-left:36pt;margin-top:17.3pt;width:42pt;height:27pt;z-index:-251714048" arcsize="10923f"/>
        </w:pict>
      </w:r>
      <w:r>
        <w:rPr>
          <w:noProof/>
        </w:rPr>
        <w:pict>
          <v:roundrect id="_x0000_s1036" style="position:absolute;margin-left:99pt;margin-top:17.3pt;width:336pt;height:27pt;z-index:-251720192" arcsize="10923f"/>
        </w:pic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Alfabede 8 sesli, 2</w:t>
      </w:r>
      <w:r w:rsidRPr="00000184">
        <w:rPr>
          <w:rFonts w:ascii="Century Gothic" w:hAnsi="Century Gothic"/>
          <w:sz w:val="28"/>
          <w:szCs w:val="28"/>
        </w:rPr>
        <w:t>1 sessiz harf vardır.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37" style="position:absolute;margin-left:36pt;margin-top:13.85pt;width:42pt;height:27pt;z-index:-251713024" arcsize="10923f"/>
        </w:pict>
      </w:r>
      <w:r>
        <w:rPr>
          <w:noProof/>
        </w:rPr>
        <w:pict>
          <v:roundrect id="_x0000_s1038" style="position:absolute;margin-left:99pt;margin-top:13.85pt;width:336pt;height:27pt;z-index:-251719168" arcsize="10923f"/>
        </w:pic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>A, B, C alfabenin son üç harfidir.</w:t>
      </w:r>
    </w:p>
    <w:p w:rsidR="00496FB3" w:rsidRPr="00677A7B" w:rsidRDefault="00496FB3" w:rsidP="00E13F98">
      <w:pPr>
        <w:spacing w:after="0"/>
        <w:rPr>
          <w:rFonts w:ascii="Century Gothic" w:hAnsi="Century Gothic"/>
          <w:sz w:val="16"/>
          <w:szCs w:val="16"/>
        </w:rPr>
      </w:pPr>
      <w:r>
        <w:rPr>
          <w:noProof/>
        </w:rPr>
        <w:pict>
          <v:roundrect id="_x0000_s1039" style="position:absolute;margin-left:36pt;margin-top:10.35pt;width:42pt;height:27pt;z-index:-251712000" arcsize="10923f"/>
        </w:pict>
      </w:r>
      <w:r>
        <w:rPr>
          <w:noProof/>
        </w:rPr>
        <w:pict>
          <v:roundrect id="_x0000_s1040" style="position:absolute;margin-left:99pt;margin-top:10.35pt;width:336pt;height:27pt;z-index:-251718144" arcsize="10923f"/>
        </w:pic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>7 bir harftir.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41" style="position:absolute;margin-left:36pt;margin-top:15.9pt;width:42pt;height:27pt;z-index:-251710976" arcsize="10923f"/>
        </w:pict>
      </w:r>
      <w:r>
        <w:rPr>
          <w:noProof/>
        </w:rPr>
        <w:pict>
          <v:roundrect id="_x0000_s1042" style="position:absolute;margin-left:99pt;margin-top:15.9pt;width:336pt;height:27pt;z-index:-251717120" arcsize="10923f"/>
        </w:pict>
      </w: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>L harfi K harfinden önce gelir.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43" style="position:absolute;margin-left:36pt;margin-top:12.4pt;width:42pt;height:27pt;z-index:-251709952" arcsize="10923f"/>
        </w:pict>
      </w:r>
      <w:r>
        <w:rPr>
          <w:noProof/>
        </w:rPr>
        <w:pict>
          <v:roundrect id="_x0000_s1044" style="position:absolute;margin-left:99pt;margin-top:12.4pt;width:336pt;height:27pt;z-index:-251716096" arcsize="10923f"/>
        </w:pic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>Alfabemizde W harfi vardır.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45" style="position:absolute;margin-left:36pt;margin-top:17.9pt;width:42pt;height:27pt;z-index:-251708928" arcsize="10923f"/>
        </w:pict>
      </w:r>
      <w:r>
        <w:rPr>
          <w:noProof/>
        </w:rPr>
        <w:pict>
          <v:roundrect id="_x0000_s1046" style="position:absolute;margin-left:99pt;margin-top:17.9pt;width:336pt;height:27pt;z-index:-251715072" arcsize="10923f"/>
        </w:pict>
      </w:r>
    </w:p>
    <w:p w:rsidR="00496FB3" w:rsidRPr="00000184" w:rsidRDefault="00496FB3" w:rsidP="008C426F">
      <w:pPr>
        <w:spacing w:after="0"/>
        <w:ind w:left="1416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 harfi Ü</w:t>
      </w:r>
      <w:r w:rsidRPr="00000184">
        <w:rPr>
          <w:rFonts w:ascii="Century Gothic" w:hAnsi="Century Gothic"/>
          <w:sz w:val="28"/>
          <w:szCs w:val="28"/>
        </w:rPr>
        <w:t xml:space="preserve"> harfinden önce gelir.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B61839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 w:rsidRPr="00B61839">
        <w:rPr>
          <w:rFonts w:ascii="Century Gothic" w:hAnsi="Century Gothic"/>
          <w:b/>
          <w:sz w:val="28"/>
          <w:szCs w:val="28"/>
        </w:rPr>
        <w:t>2. Aşağıdaki tabloda sessiz harfler ve kullanılacak harflerin özellikleri verilmiştir. Verilen bilgilere göre kelimeler oluşturalım.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6"/>
        <w:gridCol w:w="2576"/>
        <w:gridCol w:w="2122"/>
        <w:gridCol w:w="2122"/>
      </w:tblGrid>
      <w:tr w:rsidR="00496FB3" w:rsidRPr="00C1601F" w:rsidTr="00C1601F">
        <w:trPr>
          <w:trHeight w:val="994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sessiz harfler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Sesli harfin özellikleri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 xml:space="preserve">1. kelime  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2.kelime</w:t>
            </w:r>
          </w:p>
        </w:tc>
      </w:tr>
      <w:tr w:rsidR="00496FB3" w:rsidRPr="00C1601F" w:rsidTr="00C1601F">
        <w:trPr>
          <w:trHeight w:val="505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 - c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05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 – l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 – r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g – r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ince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 – r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ince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 – r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ince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ş – k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 – k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05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 – k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ince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 – y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– ince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88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 – y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05"/>
          <w:jc w:val="center"/>
        </w:trPr>
        <w:tc>
          <w:tcPr>
            <w:tcW w:w="16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m - s</w:t>
            </w:r>
          </w:p>
        </w:tc>
        <w:tc>
          <w:tcPr>
            <w:tcW w:w="257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 sesli</w:t>
            </w: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12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61839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B61839">
        <w:rPr>
          <w:rFonts w:ascii="Century Gothic" w:hAnsi="Century Gothic"/>
          <w:b/>
          <w:sz w:val="28"/>
          <w:szCs w:val="28"/>
        </w:rPr>
        <w:t>3. Aşağıda verilen kelimeleri İnceleyerek kurala uyanlara (+), uymayanlara (-) işareti koyalım.</w:t>
      </w:r>
    </w:p>
    <w:p w:rsidR="00496FB3" w:rsidRPr="00B61839" w:rsidRDefault="00496FB3" w:rsidP="00B61839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</w:p>
    <w:tbl>
      <w:tblPr>
        <w:tblW w:w="8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6"/>
        <w:gridCol w:w="1366"/>
        <w:gridCol w:w="1366"/>
        <w:gridCol w:w="1366"/>
        <w:gridCol w:w="1367"/>
        <w:gridCol w:w="1367"/>
      </w:tblGrid>
      <w:tr w:rsidR="00496FB3" w:rsidRPr="00C1601F" w:rsidTr="00C1601F">
        <w:trPr>
          <w:trHeight w:val="585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Kelime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+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-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Kelime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+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-</w:t>
            </w:r>
          </w:p>
        </w:tc>
      </w:tr>
      <w:tr w:rsidR="00496FB3" w:rsidRPr="00C1601F" w:rsidTr="00C1601F">
        <w:trPr>
          <w:trHeight w:val="585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sarımsak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kalem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85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elma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ekmek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85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ozan</w:t>
            </w:r>
            <w:r w:rsidRPr="00C1601F">
              <w:rPr>
                <w:rFonts w:ascii="Century Gothic" w:hAnsi="Century Gothic"/>
                <w:sz w:val="28"/>
                <w:szCs w:val="28"/>
              </w:rPr>
              <w:tab/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kelebek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85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ördek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badem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04"/>
          <w:jc w:val="center"/>
        </w:trPr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yetişkin</w:t>
            </w: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masa</w:t>
            </w: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6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47" style="position:absolute;margin-left:-.75pt;margin-top:14.1pt;width:437.05pt;height:54.8pt;z-index:251608576" arcsize="10923f">
            <v:textbox style="mso-next-textbox:#_x0000_s1047">
              <w:txbxContent>
                <w:p w:rsidR="00496FB3" w:rsidRPr="00E34748" w:rsidRDefault="00496FB3" w:rsidP="00BB7B09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DERS: TÜRKÇE     2. SINIF   KONU:ALFABETİK SIRALAMA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</w:t>
                  </w:r>
                </w:p>
                <w:p w:rsidR="00496FB3" w:rsidRPr="00E34748" w:rsidRDefault="00496FB3" w:rsidP="00BB7B09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ADI SOYADI:……………………………………….  UYGULAMA SAYFASI- 2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BB7B09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ab/>
      </w:r>
      <w:r w:rsidRPr="00BB7B09">
        <w:rPr>
          <w:rFonts w:ascii="Century Gothic" w:hAnsi="Century Gothic"/>
          <w:b/>
          <w:sz w:val="28"/>
          <w:szCs w:val="28"/>
        </w:rPr>
        <w:t>1.Aşağıda verilen harflerden önce ve sonra gelen harfleri uygun yerlere yazınız.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oval id="_x0000_s1048" style="position:absolute;margin-left:338.4pt;margin-top:16.15pt;width:33.3pt;height:26.3pt;z-index:-251700736"/>
        </w:pict>
      </w:r>
      <w:r>
        <w:rPr>
          <w:noProof/>
        </w:rPr>
        <w:pict>
          <v:oval id="_x0000_s1049" style="position:absolute;margin-left:372.35pt;margin-top:16.15pt;width:33.3pt;height:26.3pt;z-index:-251698688"/>
        </w:pict>
      </w:r>
      <w:r>
        <w:rPr>
          <w:noProof/>
        </w:rPr>
        <w:pict>
          <v:oval id="_x0000_s1050" style="position:absolute;margin-left:303.8pt;margin-top:16.15pt;width:33.3pt;height:26.3pt;z-index:-251699712"/>
        </w:pict>
      </w:r>
      <w:r>
        <w:rPr>
          <w:noProof/>
        </w:rPr>
        <w:pict>
          <v:oval id="_x0000_s1051" style="position:absolute;margin-left:201.95pt;margin-top:16.15pt;width:33.3pt;height:26.3pt;z-index:-251703808"/>
        </w:pict>
      </w:r>
      <w:r>
        <w:rPr>
          <w:noProof/>
        </w:rPr>
        <w:pict>
          <v:oval id="_x0000_s1052" style="position:absolute;margin-left:235.9pt;margin-top:16.15pt;width:33.3pt;height:26.3pt;z-index:-251701760"/>
        </w:pict>
      </w:r>
      <w:r>
        <w:rPr>
          <w:noProof/>
        </w:rPr>
        <w:pict>
          <v:oval id="_x0000_s1053" style="position:absolute;margin-left:167.35pt;margin-top:16.15pt;width:33.3pt;height:26.3pt;z-index:-251702784"/>
        </w:pict>
      </w:r>
      <w:r>
        <w:rPr>
          <w:noProof/>
        </w:rPr>
        <w:pict>
          <v:oval id="_x0000_s1054" style="position:absolute;margin-left:24.85pt;margin-top:16.15pt;width:33.3pt;height:26.3pt;z-index:-251705856"/>
        </w:pict>
      </w:r>
      <w:r>
        <w:rPr>
          <w:noProof/>
        </w:rPr>
        <w:pict>
          <v:oval id="_x0000_s1055" style="position:absolute;margin-left:59.45pt;margin-top:16.15pt;width:33.3pt;height:26.3pt;z-index:-251706880"/>
        </w:pict>
      </w:r>
      <w:r>
        <w:rPr>
          <w:noProof/>
        </w:rPr>
        <w:pict>
          <v:oval id="_x0000_s1056" style="position:absolute;margin-left:93.4pt;margin-top:16.15pt;width:33.3pt;height:26.3pt;z-index:-251704832"/>
        </w:pict>
      </w: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BB7B09">
      <w:pPr>
        <w:spacing w:after="0"/>
        <w:ind w:left="708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C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H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S </w:t>
      </w:r>
    </w:p>
    <w:p w:rsidR="00496FB3" w:rsidRPr="00117E87" w:rsidRDefault="00496FB3" w:rsidP="00E13F98">
      <w:pPr>
        <w:spacing w:after="0"/>
        <w:rPr>
          <w:rFonts w:ascii="Century Gothic" w:hAnsi="Century Gothic"/>
          <w:sz w:val="16"/>
          <w:szCs w:val="16"/>
        </w:rPr>
      </w:pPr>
      <w:r>
        <w:rPr>
          <w:noProof/>
        </w:rPr>
        <w:pict>
          <v:oval id="_x0000_s1057" style="position:absolute;margin-left:304.45pt;margin-top:9.2pt;width:33.3pt;height:26.3pt;z-index:-251690496"/>
        </w:pict>
      </w:r>
      <w:r>
        <w:rPr>
          <w:noProof/>
        </w:rPr>
        <w:pict>
          <v:oval id="_x0000_s1058" style="position:absolute;margin-left:339.05pt;margin-top:9.2pt;width:33.3pt;height:26.3pt;z-index:-251691520"/>
        </w:pict>
      </w:r>
      <w:r>
        <w:rPr>
          <w:noProof/>
        </w:rPr>
        <w:pict>
          <v:oval id="_x0000_s1059" style="position:absolute;margin-left:373pt;margin-top:9.2pt;width:33.3pt;height:26.3pt;z-index:-251689472"/>
        </w:pict>
      </w:r>
      <w:r>
        <w:rPr>
          <w:noProof/>
        </w:rPr>
        <w:pict>
          <v:oval id="_x0000_s1060" style="position:absolute;margin-left:167.35pt;margin-top:9.2pt;width:33.3pt;height:26.3pt;z-index:-251693568"/>
        </w:pict>
      </w:r>
      <w:r>
        <w:rPr>
          <w:noProof/>
        </w:rPr>
        <w:pict>
          <v:oval id="_x0000_s1061" style="position:absolute;margin-left:201.95pt;margin-top:9.2pt;width:33.3pt;height:26.3pt;z-index:-251694592"/>
        </w:pict>
      </w:r>
      <w:r>
        <w:rPr>
          <w:noProof/>
        </w:rPr>
        <w:pict>
          <v:oval id="_x0000_s1062" style="position:absolute;margin-left:235.9pt;margin-top:9.2pt;width:33.3pt;height:26.3pt;z-index:-251692544"/>
        </w:pict>
      </w:r>
      <w:r>
        <w:rPr>
          <w:noProof/>
        </w:rPr>
        <w:pict>
          <v:oval id="_x0000_s1063" style="position:absolute;margin-left:94.05pt;margin-top:9.2pt;width:33.3pt;height:26.3pt;z-index:-251695616"/>
        </w:pict>
      </w:r>
      <w:r>
        <w:rPr>
          <w:noProof/>
        </w:rPr>
        <w:pict>
          <v:oval id="_x0000_s1064" style="position:absolute;margin-left:25.5pt;margin-top:9.2pt;width:33.3pt;height:26.3pt;z-index:-251696640"/>
        </w:pict>
      </w:r>
      <w:r>
        <w:rPr>
          <w:noProof/>
        </w:rPr>
        <w:pict>
          <v:oval id="_x0000_s1065" style="position:absolute;margin-left:60.1pt;margin-top:9.2pt;width:33.3pt;height:26.3pt;z-index:-251697664"/>
        </w:pict>
      </w:r>
    </w:p>
    <w:p w:rsidR="00496FB3" w:rsidRDefault="00496FB3" w:rsidP="00117E87">
      <w:pPr>
        <w:spacing w:after="0"/>
        <w:ind w:left="708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M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Ö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T</w:t>
      </w:r>
    </w:p>
    <w:p w:rsidR="00496FB3" w:rsidRPr="00117E87" w:rsidRDefault="00496FB3" w:rsidP="00E13F98">
      <w:pPr>
        <w:spacing w:after="0"/>
        <w:rPr>
          <w:rFonts w:ascii="Century Gothic" w:hAnsi="Century Gothic"/>
          <w:sz w:val="16"/>
          <w:szCs w:val="16"/>
        </w:rPr>
      </w:pPr>
      <w:r>
        <w:rPr>
          <w:noProof/>
        </w:rPr>
        <w:pict>
          <v:oval id="_x0000_s1066" style="position:absolute;margin-left:234.6pt;margin-top:8.2pt;width:33.3pt;height:26.3pt;z-index:-251661824"/>
        </w:pict>
      </w:r>
      <w:r>
        <w:rPr>
          <w:noProof/>
        </w:rPr>
        <w:pict>
          <v:oval id="_x0000_s1067" style="position:absolute;margin-left:166.05pt;margin-top:8.2pt;width:33.3pt;height:26.3pt;z-index:-251662848"/>
        </w:pict>
      </w:r>
      <w:r>
        <w:rPr>
          <w:noProof/>
        </w:rPr>
        <w:pict>
          <v:oval id="_x0000_s1068" style="position:absolute;margin-left:200.65pt;margin-top:8.2pt;width:33.3pt;height:26.3pt;z-index:-251663872"/>
        </w:pict>
      </w:r>
      <w:r>
        <w:rPr>
          <w:noProof/>
        </w:rPr>
        <w:pict>
          <v:oval id="_x0000_s1069" style="position:absolute;margin-left:373.65pt;margin-top:8.2pt;width:33.3pt;height:26.3pt;z-index:-251677184"/>
        </w:pict>
      </w:r>
      <w:r>
        <w:rPr>
          <w:noProof/>
        </w:rPr>
        <w:pict>
          <v:oval id="_x0000_s1070" style="position:absolute;margin-left:305.1pt;margin-top:8.2pt;width:33.3pt;height:26.3pt;z-index:-251678208"/>
        </w:pict>
      </w:r>
      <w:r>
        <w:rPr>
          <w:noProof/>
        </w:rPr>
        <w:pict>
          <v:oval id="_x0000_s1071" style="position:absolute;margin-left:339.7pt;margin-top:8.2pt;width:33.3pt;height:26.3pt;z-index:-251679232"/>
        </w:pict>
      </w:r>
      <w:r>
        <w:rPr>
          <w:noProof/>
        </w:rPr>
        <w:pict>
          <v:oval id="_x0000_s1072" style="position:absolute;margin-left:92.1pt;margin-top:8.2pt;width:33.3pt;height:26.3pt;z-index:-251686400"/>
        </w:pict>
      </w:r>
      <w:r>
        <w:rPr>
          <w:noProof/>
        </w:rPr>
        <w:pict>
          <v:oval id="_x0000_s1073" style="position:absolute;margin-left:23.55pt;margin-top:8.2pt;width:33.3pt;height:26.3pt;z-index:-251687424"/>
        </w:pict>
      </w:r>
      <w:r>
        <w:rPr>
          <w:noProof/>
        </w:rPr>
        <w:pict>
          <v:oval id="_x0000_s1074" style="position:absolute;margin-left:58.15pt;margin-top:8.2pt;width:33.3pt;height:26.3pt;z-index:-251688448"/>
        </w:pict>
      </w:r>
    </w:p>
    <w:p w:rsidR="00496FB3" w:rsidRDefault="00496FB3" w:rsidP="00117E87">
      <w:pPr>
        <w:spacing w:after="0"/>
        <w:ind w:left="708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V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U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F </w:t>
      </w:r>
    </w:p>
    <w:p w:rsidR="00496FB3" w:rsidRPr="00117E87" w:rsidRDefault="00496FB3" w:rsidP="00117E87">
      <w:pPr>
        <w:spacing w:after="0"/>
        <w:ind w:left="708" w:firstLine="708"/>
        <w:rPr>
          <w:rFonts w:ascii="Century Gothic" w:hAnsi="Century Gothic"/>
          <w:sz w:val="16"/>
          <w:szCs w:val="16"/>
        </w:rPr>
      </w:pPr>
      <w:r>
        <w:rPr>
          <w:noProof/>
        </w:rPr>
        <w:pict>
          <v:oval id="_x0000_s1075" style="position:absolute;left:0;text-align:left;margin-left:166.05pt;margin-top:8.05pt;width:33.3pt;height:26.3pt;z-index:-251665920"/>
        </w:pict>
      </w:r>
      <w:r>
        <w:rPr>
          <w:noProof/>
        </w:rPr>
        <w:pict>
          <v:oval id="_x0000_s1076" style="position:absolute;left:0;text-align:left;margin-left:200.65pt;margin-top:8.05pt;width:33.3pt;height:26.3pt;z-index:-251666944"/>
        </w:pict>
      </w:r>
      <w:r>
        <w:rPr>
          <w:noProof/>
        </w:rPr>
        <w:pict>
          <v:oval id="_x0000_s1077" style="position:absolute;left:0;text-align:left;margin-left:234.6pt;margin-top:8.05pt;width:33.3pt;height:26.3pt;z-index:-251664896"/>
        </w:pict>
      </w:r>
      <w:r>
        <w:rPr>
          <w:noProof/>
        </w:rPr>
        <w:pict>
          <v:oval id="_x0000_s1078" style="position:absolute;left:0;text-align:left;margin-left:374.3pt;margin-top:8.45pt;width:33.3pt;height:26.3pt;z-index:-251674112"/>
        </w:pict>
      </w:r>
      <w:r>
        <w:rPr>
          <w:noProof/>
        </w:rPr>
        <w:pict>
          <v:oval id="_x0000_s1079" style="position:absolute;left:0;text-align:left;margin-left:305.75pt;margin-top:8.45pt;width:33.3pt;height:26.3pt;z-index:-251675136"/>
        </w:pict>
      </w:r>
      <w:r>
        <w:rPr>
          <w:noProof/>
        </w:rPr>
        <w:pict>
          <v:oval id="_x0000_s1080" style="position:absolute;left:0;text-align:left;margin-left:340.35pt;margin-top:8.45pt;width:33.3pt;height:26.3pt;z-index:-251676160"/>
        </w:pict>
      </w:r>
      <w:r>
        <w:rPr>
          <w:noProof/>
        </w:rPr>
        <w:pict>
          <v:oval id="_x0000_s1081" style="position:absolute;left:0;text-align:left;margin-left:93.4pt;margin-top:8.45pt;width:33.3pt;height:26.3pt;z-index:-251683328"/>
        </w:pict>
      </w:r>
      <w:r>
        <w:rPr>
          <w:noProof/>
        </w:rPr>
        <w:pict>
          <v:oval id="_x0000_s1082" style="position:absolute;left:0;text-align:left;margin-left:24.85pt;margin-top:8.45pt;width:33.3pt;height:26.3pt;z-index:-251684352"/>
        </w:pict>
      </w:r>
      <w:r>
        <w:rPr>
          <w:noProof/>
        </w:rPr>
        <w:pict>
          <v:oval id="_x0000_s1083" style="position:absolute;left:0;text-align:left;margin-left:59.45pt;margin-top:8.45pt;width:33.3pt;height:26.3pt;z-index:-251685376"/>
        </w:pict>
      </w:r>
    </w:p>
    <w:p w:rsidR="00496FB3" w:rsidRDefault="00496FB3" w:rsidP="00117E87">
      <w:pPr>
        <w:spacing w:after="0"/>
        <w:ind w:left="708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S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K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G </w:t>
      </w:r>
    </w:p>
    <w:p w:rsidR="00496FB3" w:rsidRPr="00117E87" w:rsidRDefault="00496FB3" w:rsidP="00117E87">
      <w:pPr>
        <w:spacing w:after="0"/>
        <w:ind w:left="708" w:firstLine="708"/>
        <w:rPr>
          <w:rFonts w:ascii="Century Gothic" w:hAnsi="Century Gothic"/>
          <w:sz w:val="16"/>
          <w:szCs w:val="16"/>
        </w:rPr>
      </w:pPr>
      <w:r>
        <w:rPr>
          <w:noProof/>
        </w:rPr>
        <w:pict>
          <v:oval id="_x0000_s1084" style="position:absolute;left:0;text-align:left;margin-left:167.35pt;margin-top:8.7pt;width:33.3pt;height:26.3pt;z-index:-251668992"/>
        </w:pict>
      </w:r>
      <w:r>
        <w:rPr>
          <w:noProof/>
        </w:rPr>
        <w:pict>
          <v:oval id="_x0000_s1085" style="position:absolute;left:0;text-align:left;margin-left:201.95pt;margin-top:8.7pt;width:33.3pt;height:26.3pt;z-index:-251670016"/>
        </w:pict>
      </w:r>
      <w:r>
        <w:rPr>
          <w:noProof/>
        </w:rPr>
        <w:pict>
          <v:oval id="_x0000_s1086" style="position:absolute;left:0;text-align:left;margin-left:235.9pt;margin-top:8.7pt;width:33.3pt;height:26.3pt;z-index:-251667968"/>
        </w:pict>
      </w:r>
      <w:r>
        <w:rPr>
          <w:noProof/>
        </w:rPr>
        <w:pict>
          <v:oval id="_x0000_s1087" style="position:absolute;left:0;text-align:left;margin-left:374.95pt;margin-top:8.7pt;width:33.3pt;height:26.3pt;z-index:-251671040"/>
        </w:pict>
      </w:r>
      <w:r>
        <w:rPr>
          <w:noProof/>
        </w:rPr>
        <w:pict>
          <v:oval id="_x0000_s1088" style="position:absolute;left:0;text-align:left;margin-left:306.4pt;margin-top:8.7pt;width:33.3pt;height:26.3pt;z-index:-251672064"/>
        </w:pict>
      </w:r>
      <w:r>
        <w:rPr>
          <w:noProof/>
        </w:rPr>
        <w:pict>
          <v:oval id="_x0000_s1089" style="position:absolute;left:0;text-align:left;margin-left:341pt;margin-top:8.7pt;width:33.3pt;height:26.3pt;z-index:-251673088"/>
        </w:pict>
      </w:r>
      <w:r>
        <w:rPr>
          <w:noProof/>
        </w:rPr>
        <w:pict>
          <v:oval id="_x0000_s1090" style="position:absolute;left:0;text-align:left;margin-left:94.7pt;margin-top:8.7pt;width:33.3pt;height:26.3pt;z-index:-251680256"/>
        </w:pict>
      </w:r>
      <w:r>
        <w:rPr>
          <w:noProof/>
        </w:rPr>
        <w:pict>
          <v:oval id="_x0000_s1091" style="position:absolute;left:0;text-align:left;margin-left:26.15pt;margin-top:8.7pt;width:33.3pt;height:26.3pt;z-index:-251681280"/>
        </w:pict>
      </w:r>
      <w:r>
        <w:rPr>
          <w:noProof/>
        </w:rPr>
        <w:pict>
          <v:oval id="_x0000_s1092" style="position:absolute;left:0;text-align:left;margin-left:60.75pt;margin-top:8.7pt;width:33.3pt;height:26.3pt;z-index:-251682304"/>
        </w:pict>
      </w:r>
    </w:p>
    <w:p w:rsidR="00496FB3" w:rsidRDefault="00496FB3" w:rsidP="00117E87">
      <w:pPr>
        <w:spacing w:after="0"/>
        <w:ind w:left="708"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D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N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Y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174D42" w:rsidRDefault="00496FB3" w:rsidP="00174D42">
      <w:pPr>
        <w:tabs>
          <w:tab w:val="left" w:pos="8789"/>
        </w:tabs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174D42">
        <w:rPr>
          <w:rFonts w:ascii="Century Gothic" w:hAnsi="Century Gothic"/>
          <w:b/>
          <w:sz w:val="28"/>
          <w:szCs w:val="28"/>
        </w:rPr>
        <w:t>2.  Aşağıda verilen kelimeleri tabloda alfabetik sıraya göre yazınız.</w:t>
      </w:r>
    </w:p>
    <w:p w:rsidR="00496FB3" w:rsidRPr="00174D42" w:rsidRDefault="00496FB3" w:rsidP="00FA2E33">
      <w:pPr>
        <w:spacing w:after="0"/>
        <w:rPr>
          <w:rFonts w:ascii="Century Gothic" w:hAnsi="Century Gothic"/>
          <w:b/>
          <w:color w:val="FF0000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 w:rsidRPr="00174D42">
        <w:rPr>
          <w:rFonts w:ascii="Century Gothic" w:hAnsi="Century Gothic"/>
          <w:b/>
          <w:color w:val="FF0000"/>
          <w:sz w:val="28"/>
          <w:szCs w:val="28"/>
        </w:rPr>
        <w:t>Alfabetik Sıralama</w:t>
      </w:r>
    </w:p>
    <w:p w:rsidR="00496FB3" w:rsidRPr="00000184" w:rsidRDefault="00496FB3" w:rsidP="00FA2E33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93" style="position:absolute;margin-left:65.1pt;margin-top:14.85pt;width:68.9pt;height:23.8pt;z-index:-251658752" arcsize="10923f"/>
        </w:pict>
      </w:r>
      <w:r>
        <w:rPr>
          <w:noProof/>
        </w:rPr>
        <w:pict>
          <v:roundrect id="_x0000_s1094" style="position:absolute;margin-left:-10.1pt;margin-top:14.85pt;width:68.9pt;height:23.8pt;z-index:-251659776" arcsize="10923f"/>
        </w:pict>
      </w:r>
      <w:r>
        <w:rPr>
          <w:noProof/>
        </w:rPr>
        <w:pict>
          <v:roundrect id="_x0000_s1095" style="position:absolute;margin-left:138.25pt;margin-top:14.85pt;width:68.9pt;height:23.8pt;z-index:-251660800" arcsize="10923f"/>
        </w:pic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davul        </w:t>
      </w:r>
      <w:r>
        <w:rPr>
          <w:rFonts w:ascii="Century Gothic" w:hAnsi="Century Gothic"/>
          <w:sz w:val="28"/>
          <w:szCs w:val="28"/>
        </w:rPr>
        <w:tab/>
        <w:t xml:space="preserve">Erzurum  </w:t>
      </w:r>
      <w:r>
        <w:rPr>
          <w:rFonts w:ascii="Century Gothic" w:hAnsi="Century Gothic"/>
          <w:sz w:val="28"/>
          <w:szCs w:val="28"/>
        </w:rPr>
        <w:tab/>
        <w:t xml:space="preserve">menekşe       </w:t>
      </w:r>
      <w:r>
        <w:rPr>
          <w:rFonts w:ascii="Century Gothic" w:hAnsi="Century Gothic"/>
          <w:sz w:val="28"/>
          <w:szCs w:val="28"/>
        </w:rPr>
        <w:tab/>
        <w:t>1. 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       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2.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           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3.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96" style="position:absolute;margin-left:138.25pt;margin-top:17.2pt;width:68.9pt;height:23.8pt;z-index:-251649536" arcsize="10923f"/>
        </w:pict>
      </w:r>
      <w:r>
        <w:rPr>
          <w:noProof/>
        </w:rPr>
        <w:pict>
          <v:roundrect id="_x0000_s1097" style="position:absolute;margin-left:65.1pt;margin-top:17.2pt;width:68.9pt;height:23.8pt;z-index:-251655680" arcsize="10923f"/>
        </w:pict>
      </w:r>
      <w:r>
        <w:rPr>
          <w:noProof/>
        </w:rPr>
        <w:pict>
          <v:roundrect id="_x0000_s1098" style="position:absolute;margin-left:-10.75pt;margin-top:15.5pt;width:68.9pt;height:23.8pt;z-index:-251657728" arcsize="10923f"/>
        </w:pict>
      </w:r>
      <w:r>
        <w:rPr>
          <w:rFonts w:ascii="Century Gothic" w:hAnsi="Century Gothic"/>
          <w:sz w:val="28"/>
          <w:szCs w:val="28"/>
        </w:rPr>
        <w:t xml:space="preserve">                  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4.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Zürafa        armut  </w:t>
      </w:r>
      <w:r>
        <w:rPr>
          <w:rFonts w:ascii="Century Gothic" w:hAnsi="Century Gothic"/>
          <w:sz w:val="28"/>
          <w:szCs w:val="28"/>
        </w:rPr>
        <w:tab/>
        <w:t>fil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5.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6.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7.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099" style="position:absolute;margin-left:-10.1pt;margin-top:.4pt;width:68.9pt;height:23.8pt;z-index:-251656704" arcsize="10923f"/>
        </w:pict>
      </w:r>
      <w:r>
        <w:rPr>
          <w:noProof/>
        </w:rPr>
        <w:pict>
          <v:roundrect id="_x0000_s1100" style="position:absolute;margin-left:138.25pt;margin-top:1.75pt;width:68.9pt;height:23.8pt;z-index:-251650560" arcsize="10923f"/>
        </w:pict>
      </w:r>
      <w:r>
        <w:rPr>
          <w:noProof/>
        </w:rPr>
        <w:pict>
          <v:roundrect id="_x0000_s1101" style="position:absolute;margin-left:65.1pt;margin-top:1.75pt;width:68.9pt;height:23.8pt;z-index:-251653632" arcsize="10923f"/>
        </w:pict>
      </w:r>
      <w:r>
        <w:rPr>
          <w:rFonts w:ascii="Century Gothic" w:hAnsi="Century Gothic"/>
          <w:sz w:val="28"/>
          <w:szCs w:val="28"/>
        </w:rPr>
        <w:t xml:space="preserve">kelebek  </w:t>
      </w:r>
      <w:r>
        <w:rPr>
          <w:rFonts w:ascii="Century Gothic" w:hAnsi="Century Gothic"/>
          <w:sz w:val="28"/>
          <w:szCs w:val="28"/>
        </w:rPr>
        <w:tab/>
        <w:t xml:space="preserve">yumurta  </w:t>
      </w:r>
      <w:r>
        <w:rPr>
          <w:rFonts w:ascii="Century Gothic" w:hAnsi="Century Gothic"/>
          <w:sz w:val="28"/>
          <w:szCs w:val="28"/>
        </w:rPr>
        <w:tab/>
        <w:t>internet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8.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9.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10.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02" style="position:absolute;margin-left:138.25pt;margin-top:-.15pt;width:68.9pt;height:23.8pt;z-index:-251651584" arcsize="10923f"/>
        </w:pict>
      </w:r>
      <w:r>
        <w:rPr>
          <w:noProof/>
        </w:rPr>
        <w:pict>
          <v:roundrect id="_x0000_s1103" style="position:absolute;margin-left:65.1pt;margin-top:-.15pt;width:68.9pt;height:23.8pt;z-index:-251652608" arcsize="10923f"/>
        </w:pict>
      </w:r>
      <w:r>
        <w:rPr>
          <w:noProof/>
        </w:rPr>
        <w:pict>
          <v:roundrect id="_x0000_s1104" style="position:absolute;margin-left:-10.75pt;margin-top:-.15pt;width:68.9pt;height:23.8pt;z-index:-251654656" arcsize="10923f"/>
        </w:pict>
      </w:r>
      <w:r>
        <w:rPr>
          <w:rFonts w:ascii="Century Gothic" w:hAnsi="Century Gothic"/>
          <w:sz w:val="28"/>
          <w:szCs w:val="28"/>
        </w:rPr>
        <w:t xml:space="preserve">karpuz  </w:t>
      </w:r>
      <w:r>
        <w:rPr>
          <w:rFonts w:ascii="Century Gothic" w:hAnsi="Century Gothic"/>
          <w:sz w:val="28"/>
          <w:szCs w:val="28"/>
        </w:rPr>
        <w:tab/>
        <w:t xml:space="preserve">uçak  </w:t>
      </w:r>
      <w:r>
        <w:rPr>
          <w:rFonts w:ascii="Century Gothic" w:hAnsi="Century Gothic"/>
          <w:sz w:val="28"/>
          <w:szCs w:val="28"/>
        </w:rPr>
        <w:tab/>
        <w:t>baklava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11.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12.</w:t>
      </w:r>
      <w:r w:rsidRPr="00FA2E33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…………………………….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</w:p>
    <w:p w:rsidR="00496FB3" w:rsidRDefault="00496FB3" w:rsidP="00174D42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174D42">
        <w:rPr>
          <w:rFonts w:ascii="Century Gothic" w:hAnsi="Century Gothic"/>
          <w:b/>
          <w:sz w:val="28"/>
          <w:szCs w:val="28"/>
        </w:rPr>
        <w:t>3. Tabloda verilen kelimelerin ünlü harflerini inceleyiniz. Büyük ünlü uyumu kuralına uyup uymadıklarını işaretle belirtiniz.</w:t>
      </w:r>
    </w:p>
    <w:p w:rsidR="00496FB3" w:rsidRPr="00174D42" w:rsidRDefault="00496FB3" w:rsidP="00174D42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6"/>
        <w:gridCol w:w="1428"/>
        <w:gridCol w:w="1428"/>
        <w:gridCol w:w="1428"/>
        <w:gridCol w:w="1541"/>
        <w:gridCol w:w="1541"/>
      </w:tblGrid>
      <w:tr w:rsidR="00496FB3" w:rsidRPr="00C1601F" w:rsidTr="00C1601F">
        <w:trPr>
          <w:trHeight w:val="2266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Kelimeler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Hepsi İnce Ünlü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Hepsi Kalın Ünlü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Hem İnce, Hem Kalın Ünlü</w:t>
            </w: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Büyük Ünlü Uyumuna Uyar</w:t>
            </w: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b/>
                <w:sz w:val="28"/>
                <w:szCs w:val="28"/>
              </w:rPr>
            </w:pPr>
            <w:r w:rsidRPr="00C1601F">
              <w:rPr>
                <w:rFonts w:ascii="Century Gothic" w:hAnsi="Century Gothic"/>
                <w:b/>
                <w:sz w:val="28"/>
                <w:szCs w:val="28"/>
              </w:rPr>
              <w:t>Büyük Ünlü Uyumuna Uymaz</w:t>
            </w: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heyecan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körfez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öğretmen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uzay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vicdan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zümrüt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başbakan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cesaret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destan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gözlem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kahraman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millet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seyahat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değirmen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Karagöz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58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tomurcuk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77"/>
          <w:jc w:val="center"/>
        </w:trPr>
        <w:tc>
          <w:tcPr>
            <w:tcW w:w="164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itfaiye</w:t>
            </w: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42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541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05" style="position:absolute;margin-left:-.8pt;margin-top:6.35pt;width:449pt;height:54.8pt;z-index:251667968" arcsize="10923f">
            <v:textbox style="mso-next-textbox:#_x0000_s1105">
              <w:txbxContent>
                <w:p w:rsidR="00496FB3" w:rsidRPr="00E34748" w:rsidRDefault="00496FB3" w:rsidP="002420D5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DERS: TÜRKÇE           2. SINIF     KONU: ÜNLÜ HARFLER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</w:t>
                  </w:r>
                </w:p>
                <w:p w:rsidR="00496FB3" w:rsidRPr="00E34748" w:rsidRDefault="00496FB3" w:rsidP="002420D5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ADI SOYADI:……………………………………….  UYGULAMA SAYFASI- 3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1. </w:t>
      </w:r>
      <w:r w:rsidRPr="00311139">
        <w:rPr>
          <w:rFonts w:ascii="Century Gothic" w:hAnsi="Century Gothic"/>
          <w:b/>
          <w:sz w:val="28"/>
          <w:szCs w:val="28"/>
        </w:rPr>
        <w:t>Aşağıdaki kutulara ünlü harflerimizi yazınız.</w:t>
      </w:r>
    </w:p>
    <w:p w:rsidR="00496FB3" w:rsidRPr="00C4547A" w:rsidRDefault="00496FB3" w:rsidP="00E13F98">
      <w:pPr>
        <w:spacing w:after="0"/>
        <w:rPr>
          <w:rFonts w:ascii="Century Gothic" w:hAnsi="Century Gothic"/>
          <w:b/>
          <w:sz w:val="16"/>
          <w:szCs w:val="16"/>
        </w:rPr>
      </w:pPr>
    </w:p>
    <w:p w:rsidR="00496FB3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noProof/>
        </w:rPr>
        <w:pict>
          <v:roundrect id="_x0000_s1106" style="position:absolute;margin-left:402.85pt;margin-top:18.5pt;width:45.35pt;height:34pt;z-index:251676160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07" style="position:absolute;margin-left:345.8pt;margin-top:19.15pt;width:45.35pt;height:34pt;z-index:251675136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rFonts w:ascii="Century Gothic" w:hAnsi="Century Gothic"/>
          <w:b/>
          <w:sz w:val="28"/>
          <w:szCs w:val="28"/>
        </w:rPr>
        <w:t>Büyük Harfler</w:t>
      </w:r>
    </w:p>
    <w:p w:rsidR="00496FB3" w:rsidRPr="00311139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noProof/>
        </w:rPr>
        <w:pict>
          <v:roundrect id="_x0000_s1108" style="position:absolute;margin-left:291.5pt;margin-top:0;width:45.35pt;height:34pt;z-index:251674112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09" style="position:absolute;margin-left:232.4pt;margin-top:0;width:45.35pt;height:34pt;z-index:251673088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10" style="position:absolute;margin-left:174.3pt;margin-top:.35pt;width:45.35pt;height:34pt;z-index:251672064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11" style="position:absolute;margin-left:119.25pt;margin-top:0;width:45.35pt;height:34pt;z-index:251671040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12" style="position:absolute;margin-left:63.05pt;margin-top:.35pt;width:45.35pt;height:34pt;z-index:251670016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</w:rPr>
        <w:pict>
          <v:roundrect id="_x0000_s1113" style="position:absolute;margin-left:4.9pt;margin-top:.05pt;width:45.35pt;height:34pt;z-index:251668992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</w:t>
      </w:r>
    </w:p>
    <w:p w:rsidR="00496FB3" w:rsidRPr="00C4547A" w:rsidRDefault="00496FB3" w:rsidP="00E13F98">
      <w:pPr>
        <w:spacing w:after="0"/>
        <w:rPr>
          <w:rFonts w:ascii="Century Gothic" w:hAnsi="Century Gothic"/>
          <w:sz w:val="16"/>
          <w:szCs w:val="16"/>
        </w:rPr>
      </w:pPr>
    </w:p>
    <w:p w:rsidR="00496FB3" w:rsidRPr="00C4547A" w:rsidRDefault="00496FB3" w:rsidP="00E13F98">
      <w:pPr>
        <w:spacing w:after="0"/>
        <w:rPr>
          <w:rFonts w:ascii="Century Gothic" w:hAnsi="Century Gothic"/>
          <w:b/>
          <w:sz w:val="28"/>
          <w:szCs w:val="28"/>
        </w:rPr>
      </w:pPr>
      <w:r w:rsidRPr="00C4547A">
        <w:rPr>
          <w:rFonts w:ascii="Century Gothic" w:hAnsi="Century Gothic"/>
          <w:b/>
          <w:sz w:val="28"/>
          <w:szCs w:val="28"/>
        </w:rPr>
        <w:t>Küçük harfler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14" style="position:absolute;margin-left:291.8pt;margin-top:5.05pt;width:45.35pt;height:34pt;z-index:251682304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15" style="position:absolute;margin-left:232.7pt;margin-top:5.05pt;width:45.35pt;height:34pt;z-index:251681280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16" style="position:absolute;margin-left:174.6pt;margin-top:5.4pt;width:45.35pt;height:34pt;z-index:251680256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17" style="position:absolute;margin-left:119.55pt;margin-top:5.05pt;width:45.35pt;height:34pt;z-index:251679232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18" style="position:absolute;margin-left:63.35pt;margin-top:5.4pt;width:45.35pt;height:34pt;z-index:251678208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19" style="position:absolute;margin-left:5.2pt;margin-top:5.1pt;width:45.35pt;height:34pt;z-index:251677184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20" style="position:absolute;margin-left:403.15pt;margin-top:3.8pt;width:45.35pt;height:34pt;z-index:251684352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  <w:r>
        <w:rPr>
          <w:noProof/>
        </w:rPr>
        <w:pict>
          <v:roundrect id="_x0000_s1121" style="position:absolute;margin-left:346.1pt;margin-top:4.45pt;width:45.35pt;height:34pt;z-index:251683328" arcsize="10923f" strokecolor="#d99594" strokeweight="1pt">
            <v:fill color2="#e5b8b7" focusposition="1" focussize="" focus="100%" type="gradient"/>
            <v:shadow on="t" type="perspective" color="#622423" opacity=".5" offset="1pt" offset2="-3pt"/>
          </v:roundrect>
        </w:pic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  <w:r w:rsidRPr="00000184">
        <w:rPr>
          <w:rFonts w:ascii="Century Gothic" w:hAnsi="Century Gothic"/>
          <w:sz w:val="28"/>
          <w:szCs w:val="28"/>
        </w:rPr>
        <w:tab/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C4547A">
        <w:rPr>
          <w:rFonts w:ascii="Century Gothic" w:hAnsi="Century Gothic"/>
          <w:b/>
          <w:sz w:val="28"/>
          <w:szCs w:val="28"/>
        </w:rPr>
        <w:t xml:space="preserve">2. Aşağıdaki </w:t>
      </w:r>
      <w:r>
        <w:rPr>
          <w:rFonts w:ascii="Century Gothic" w:hAnsi="Century Gothic"/>
          <w:b/>
          <w:sz w:val="28"/>
          <w:szCs w:val="28"/>
        </w:rPr>
        <w:t xml:space="preserve">hayvan isimlerinin </w:t>
      </w:r>
      <w:r w:rsidRPr="00C4547A">
        <w:rPr>
          <w:rFonts w:ascii="Century Gothic" w:hAnsi="Century Gothic"/>
          <w:b/>
          <w:sz w:val="28"/>
          <w:szCs w:val="28"/>
        </w:rPr>
        <w:t xml:space="preserve">ünlü </w:t>
      </w:r>
      <w:r>
        <w:rPr>
          <w:rFonts w:ascii="Century Gothic" w:hAnsi="Century Gothic"/>
          <w:b/>
          <w:sz w:val="28"/>
          <w:szCs w:val="28"/>
        </w:rPr>
        <w:t>harfleri yazılmamıştır. Bu keli</w:t>
      </w:r>
      <w:r w:rsidRPr="00C4547A">
        <w:rPr>
          <w:rFonts w:ascii="Century Gothic" w:hAnsi="Century Gothic"/>
          <w:b/>
          <w:sz w:val="28"/>
          <w:szCs w:val="28"/>
        </w:rPr>
        <w:t>meleri tamamlayınız.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22" style="position:absolute;left:0;text-align:left;margin-left:308.55pt;margin-top:10.7pt;width:112.4pt;height:34pt;z-index:-251629056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23" style="position:absolute;left:0;text-align:left;margin-left:161.95pt;margin-top:10.7pt;width:112.4pt;height:34pt;z-index:-25163008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24" style="position:absolute;left:0;text-align:left;margin-left:27.75pt;margin-top:12.35pt;width:112.4pt;height:34pt;z-index:-25163110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T…VŞ…N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L…YL…K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Z…R…F… 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25" style="position:absolute;left:0;text-align:left;margin-left:308.55pt;margin-top:11.7pt;width:112.4pt;height:34pt;z-index:-25162598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26" style="position:absolute;left:0;text-align:left;margin-left:161.95pt;margin-top:11.7pt;width:112.4pt;height:34pt;z-index:-25162700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27" style="position:absolute;left:0;text-align:left;margin-left:27.75pt;margin-top:11.7pt;width:112.4pt;height:34pt;z-index:-251628032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B…L…N…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G…Y…K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T…LK… 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28" style="position:absolute;left:0;text-align:left;margin-left:308.55pt;margin-top:15.05pt;width:112.4pt;height:34pt;z-index:-251622912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29" style="position:absolute;left:0;text-align:left;margin-left:161.95pt;margin-top:11.9pt;width:112.4pt;height:34pt;z-index:-251623936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30" style="position:absolute;left:0;text-align:left;margin-left:27.75pt;margin-top:11.9pt;width:112.4pt;height:34pt;z-index:-25162496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G…RG…D…N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K…L…B…K 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T…V…K 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31" style="position:absolute;left:0;text-align:left;margin-left:308.55pt;margin-top:15.05pt;width:112.4pt;height:34pt;z-index:-25161984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32" style="position:absolute;left:0;text-align:left;margin-left:161.95pt;margin-top:15.05pt;width:112.4pt;height:34pt;z-index:-25162086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33" style="position:absolute;left:0;text-align:left;margin-left:27.75pt;margin-top:15.05pt;width:112.4pt;height:34pt;z-index:-25162188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D…V…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S…RÇ…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K…N…RY…</w:t>
      </w:r>
    </w:p>
    <w:p w:rsidR="00496FB3" w:rsidRDefault="00496FB3" w:rsidP="00C4547A">
      <w:pPr>
        <w:spacing w:after="0"/>
        <w:ind w:firstLine="708"/>
        <w:rPr>
          <w:rFonts w:ascii="Century Gothic" w:hAnsi="Century Gothic"/>
          <w:sz w:val="28"/>
          <w:szCs w:val="28"/>
        </w:rPr>
      </w:pPr>
    </w:p>
    <w:p w:rsidR="00496FB3" w:rsidRDefault="00496FB3" w:rsidP="00305D5C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3</w:t>
      </w:r>
      <w:r w:rsidRPr="00C4547A">
        <w:rPr>
          <w:rFonts w:ascii="Century Gothic" w:hAnsi="Century Gothic"/>
          <w:b/>
          <w:sz w:val="28"/>
          <w:szCs w:val="28"/>
        </w:rPr>
        <w:t xml:space="preserve">. Aşağıdaki </w:t>
      </w:r>
      <w:r>
        <w:rPr>
          <w:rFonts w:ascii="Century Gothic" w:hAnsi="Century Gothic"/>
          <w:b/>
          <w:sz w:val="28"/>
          <w:szCs w:val="28"/>
        </w:rPr>
        <w:t xml:space="preserve">bitki isimlerinin </w:t>
      </w:r>
      <w:r w:rsidRPr="00C4547A">
        <w:rPr>
          <w:rFonts w:ascii="Century Gothic" w:hAnsi="Century Gothic"/>
          <w:b/>
          <w:sz w:val="28"/>
          <w:szCs w:val="28"/>
        </w:rPr>
        <w:t xml:space="preserve">ünlü </w:t>
      </w:r>
      <w:r>
        <w:rPr>
          <w:rFonts w:ascii="Century Gothic" w:hAnsi="Century Gothic"/>
          <w:b/>
          <w:sz w:val="28"/>
          <w:szCs w:val="28"/>
        </w:rPr>
        <w:t>harfleri yazılmamıştır. Bu keli</w:t>
      </w:r>
      <w:r w:rsidRPr="00C4547A">
        <w:rPr>
          <w:rFonts w:ascii="Century Gothic" w:hAnsi="Century Gothic"/>
          <w:b/>
          <w:sz w:val="28"/>
          <w:szCs w:val="28"/>
        </w:rPr>
        <w:t>meleri tamamlayınız.</w: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>
        <w:rPr>
          <w:noProof/>
        </w:rPr>
        <w:pict>
          <v:roundrect id="_x0000_s1134" style="position:absolute;left:0;text-align:left;margin-left:313.95pt;margin-top:15.4pt;width:112.4pt;height:34pt;z-index:-251616768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35" style="position:absolute;left:0;text-align:left;margin-left:161.95pt;margin-top:15.4pt;width:112.4pt;height:34pt;z-index:-251617792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36" style="position:absolute;left:0;text-align:left;margin-left:27.75pt;margin-top:15.4pt;width:112.4pt;height:34pt;z-index:-251618816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 w:rsidRPr="00305D5C">
        <w:rPr>
          <w:rFonts w:ascii="Century Gothic" w:hAnsi="Century Gothic"/>
          <w:sz w:val="28"/>
          <w:szCs w:val="28"/>
        </w:rPr>
        <w:t>M…R…L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M…N…KŞ…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M…YD…N…Z</w: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37" style="position:absolute;left:0;text-align:left;margin-left:313.95pt;margin-top:16.65pt;width:112.4pt;height:34pt;z-index:-251613696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38" style="position:absolute;left:0;text-align:left;margin-left:161.95pt;margin-top:16.65pt;width:112.4pt;height:34pt;z-index:-251614720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39" style="position:absolute;left:0;text-align:left;margin-left:27.75pt;margin-top:16.65pt;width:112.4pt;height:34pt;z-index:-251615744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….T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…SP…N…K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K…R…NF…L</w: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40" style="position:absolute;left:0;text-align:left;margin-left:313.95pt;margin-top:15.55pt;width:112.4pt;height:34pt;z-index:-251608576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41" style="position:absolute;left:0;text-align:left;margin-left:161.95pt;margin-top:15.55pt;width:112.4pt;height:34pt;z-index:-251610624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42" style="position:absolute;left:0;text-align:left;margin-left:27.75pt;margin-top:15.55pt;width:112.4pt;height:34pt;z-index:-251612672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Ç…M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P…P…TY…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D…M…T…S</w:t>
      </w:r>
    </w:p>
    <w:p w:rsidR="00496FB3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43" style="position:absolute;left:0;text-align:left;margin-left:313.95pt;margin-top:15.65pt;width:112.4pt;height:34pt;z-index:-251607552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44" style="position:absolute;left:0;text-align:left;margin-left:161.95pt;margin-top:15.65pt;width:112.4pt;height:34pt;z-index:-251609600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>
        <w:rPr>
          <w:noProof/>
        </w:rPr>
        <w:pict>
          <v:roundrect id="_x0000_s1145" style="position:absolute;left:0;text-align:left;margin-left:27.75pt;margin-top:15.65pt;width:112.4pt;height:34pt;z-index:-251611648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</w:p>
    <w:p w:rsidR="00496FB3" w:rsidRPr="00305D5C" w:rsidRDefault="00496FB3" w:rsidP="00305D5C">
      <w:pPr>
        <w:spacing w:after="0"/>
        <w:ind w:firstLine="708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P…TL…C…N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F…S…LY….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>S…RM…Ş…K</w:t>
      </w:r>
    </w:p>
    <w:p w:rsidR="00496FB3" w:rsidRPr="002F27FB" w:rsidRDefault="00496FB3" w:rsidP="00C4547A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2F27FB">
        <w:rPr>
          <w:rFonts w:ascii="Century Gothic" w:hAnsi="Century Gothic"/>
          <w:b/>
          <w:sz w:val="28"/>
          <w:szCs w:val="28"/>
        </w:rPr>
        <w:t>4.Tabloda verilen kelimelerin kaç sesten ve hangi harflerden oluştuğunu yazınız.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82"/>
        <w:gridCol w:w="1312"/>
        <w:gridCol w:w="1847"/>
        <w:gridCol w:w="1848"/>
        <w:gridCol w:w="1848"/>
      </w:tblGrid>
      <w:tr w:rsidR="00496FB3" w:rsidRPr="00C1601F" w:rsidTr="00C1601F">
        <w:trPr>
          <w:trHeight w:val="445"/>
        </w:trPr>
        <w:tc>
          <w:tcPr>
            <w:tcW w:w="2382" w:type="dxa"/>
            <w:vMerge w:val="restart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Kelime</w:t>
            </w:r>
          </w:p>
        </w:tc>
        <w:tc>
          <w:tcPr>
            <w:tcW w:w="1312" w:type="dxa"/>
            <w:vMerge w:val="restart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Kaç ses</w:t>
            </w:r>
          </w:p>
        </w:tc>
        <w:tc>
          <w:tcPr>
            <w:tcW w:w="3695" w:type="dxa"/>
            <w:gridSpan w:val="2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Ünlü Harfler</w:t>
            </w:r>
          </w:p>
        </w:tc>
        <w:tc>
          <w:tcPr>
            <w:tcW w:w="1848" w:type="dxa"/>
            <w:vMerge w:val="restart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Ünsüz Harfler</w:t>
            </w:r>
          </w:p>
        </w:tc>
      </w:tr>
      <w:tr w:rsidR="00496FB3" w:rsidRPr="00C1601F" w:rsidTr="00C1601F">
        <w:trPr>
          <w:trHeight w:val="165"/>
        </w:trPr>
        <w:tc>
          <w:tcPr>
            <w:tcW w:w="2382" w:type="dxa"/>
            <w:vMerge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İnce</w:t>
            </w: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Kalın</w:t>
            </w:r>
          </w:p>
        </w:tc>
        <w:tc>
          <w:tcPr>
            <w:tcW w:w="1848" w:type="dxa"/>
            <w:vMerge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kurbağa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-</w:t>
            </w: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u – a – a</w:t>
            </w: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 – r – b  – y</w:t>
            </w: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şeftali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Atatürk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Anıtkabir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kiraz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köpek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tebeşir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bilgisayar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doktor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kalem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şeker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ayran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teyze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otomobil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müdür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subay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orman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ilköğretim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annene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dayı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45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Zonguldak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Eskişehir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Sultanahmet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Hanımeli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460"/>
        </w:trPr>
        <w:tc>
          <w:tcPr>
            <w:tcW w:w="238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Keçiören</w:t>
            </w:r>
          </w:p>
        </w:tc>
        <w:tc>
          <w:tcPr>
            <w:tcW w:w="1312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7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1848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6E411B">
      <w:pPr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46" style="position:absolute;margin-left:-3.8pt;margin-top:2.05pt;width:449pt;height:54.8pt;z-index:251712000" arcsize="10923f">
            <v:textbox style="mso-next-textbox:#_x0000_s1146">
              <w:txbxContent>
                <w:p w:rsidR="00496FB3" w:rsidRPr="00E34748" w:rsidRDefault="00496FB3" w:rsidP="006E411B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DERS: TÜRKÇE           2. SINIF     KONU:  HARFLER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</w:t>
                  </w:r>
                </w:p>
                <w:p w:rsidR="00496FB3" w:rsidRPr="00E34748" w:rsidRDefault="00496FB3" w:rsidP="006E411B">
                  <w:pPr>
                    <w:pStyle w:val="Subtitle"/>
                    <w:rPr>
                      <w:rFonts w:ascii="Comic Sans MS" w:hAnsi="Comic Sans MS"/>
                      <w:b/>
                      <w:i w:val="0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>ADI SOYADI:……………………………………….     UYGULAMA SAYFASI- 4</w:t>
                  </w:r>
                  <w:r w:rsidRPr="00E34748">
                    <w:rPr>
                      <w:rFonts w:ascii="Comic Sans MS" w:hAnsi="Comic Sans MS"/>
                      <w:b/>
                      <w:i w:val="0"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</w:p>
    <w:p w:rsidR="00496FB3" w:rsidRDefault="00496FB3" w:rsidP="006E411B">
      <w:pPr>
        <w:rPr>
          <w:rFonts w:ascii="Century Gothic" w:hAnsi="Century Gothic"/>
          <w:sz w:val="28"/>
          <w:szCs w:val="28"/>
        </w:rPr>
      </w:pPr>
    </w:p>
    <w:p w:rsidR="00496FB3" w:rsidRDefault="00496FB3" w:rsidP="006E411B">
      <w:pPr>
        <w:spacing w:after="0"/>
        <w:ind w:firstLine="709"/>
        <w:rPr>
          <w:rFonts w:ascii="Century Gothic" w:hAnsi="Century Gothic"/>
          <w:b/>
          <w:sz w:val="28"/>
          <w:szCs w:val="28"/>
        </w:rPr>
      </w:pPr>
    </w:p>
    <w:p w:rsidR="00496FB3" w:rsidRPr="006E411B" w:rsidRDefault="00496FB3" w:rsidP="006E411B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6E411B">
        <w:rPr>
          <w:rFonts w:ascii="Century Gothic" w:hAnsi="Century Gothic"/>
          <w:b/>
          <w:sz w:val="28"/>
          <w:szCs w:val="28"/>
        </w:rPr>
        <w:t>1. Aşağıdaki tabloda belirtilen harfleri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496FB3" w:rsidRPr="00C1601F" w:rsidTr="00C1601F">
        <w:trPr>
          <w:trHeight w:val="692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 ile g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sz w:val="28"/>
                <w:szCs w:val="28"/>
              </w:rPr>
              <w:t xml:space="preserve">       c </w:t>
            </w:r>
            <w:r w:rsidRPr="00C1601F">
              <w:rPr>
                <w:rFonts w:ascii="Century Gothic" w:hAnsi="Century Gothic"/>
                <w:sz w:val="28"/>
                <w:szCs w:val="28"/>
              </w:rPr>
              <w:t>–</w:t>
            </w:r>
            <w:r w:rsidRPr="00C1601F">
              <w:rPr>
                <w:rFonts w:ascii="Hand writing Mutlu" w:hAnsi="Hand writing Mutlu"/>
                <w:sz w:val="28"/>
                <w:szCs w:val="28"/>
              </w:rPr>
              <w:t xml:space="preserve"> ç </w:t>
            </w:r>
            <w:r w:rsidRPr="00C1601F">
              <w:rPr>
                <w:rFonts w:ascii="Century Gothic" w:hAnsi="Century Gothic"/>
                <w:sz w:val="28"/>
                <w:szCs w:val="28"/>
              </w:rPr>
              <w:t>–</w:t>
            </w:r>
            <w:r w:rsidRPr="00C1601F">
              <w:rPr>
                <w:rFonts w:ascii="Hand writing Mutlu" w:hAnsi="Hand writing Mutlu"/>
                <w:sz w:val="28"/>
                <w:szCs w:val="28"/>
              </w:rPr>
              <w:t xml:space="preserve"> d </w:t>
            </w:r>
            <w:r w:rsidRPr="00C1601F">
              <w:rPr>
                <w:rFonts w:ascii="Century Gothic" w:hAnsi="Century Gothic"/>
                <w:sz w:val="28"/>
                <w:szCs w:val="28"/>
              </w:rPr>
              <w:t>–</w:t>
            </w:r>
            <w:r w:rsidRPr="00C1601F">
              <w:rPr>
                <w:rFonts w:ascii="Hand writing Mutlu" w:hAnsi="Hand writing Mutlu"/>
                <w:sz w:val="28"/>
                <w:szCs w:val="28"/>
              </w:rPr>
              <w:t xml:space="preserve"> e </w:t>
            </w:r>
            <w:r w:rsidRPr="00C1601F">
              <w:rPr>
                <w:rFonts w:ascii="Century Gothic" w:hAnsi="Century Gothic"/>
                <w:sz w:val="28"/>
                <w:szCs w:val="28"/>
              </w:rPr>
              <w:t>–</w:t>
            </w:r>
            <w:r w:rsidRPr="00C1601F">
              <w:rPr>
                <w:rFonts w:ascii="Hand writing Mutlu" w:hAnsi="Hand writing Mutlu"/>
                <w:sz w:val="28"/>
                <w:szCs w:val="28"/>
              </w:rPr>
              <w:t xml:space="preserve"> f </w:t>
            </w: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j ile ö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h ile m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ö ile u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s ile y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g ile k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n ile ş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e ile m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 ile f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e ile g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m ile p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529"/>
        </w:trPr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  <w:r w:rsidRPr="00C1601F">
              <w:rPr>
                <w:rFonts w:ascii="Century Gothic" w:hAnsi="Century Gothic"/>
                <w:sz w:val="28"/>
                <w:szCs w:val="28"/>
              </w:rPr>
              <w:t>b ile r arasındaki harfler</w:t>
            </w:r>
          </w:p>
        </w:tc>
        <w:tc>
          <w:tcPr>
            <w:tcW w:w="4606" w:type="dxa"/>
          </w:tcPr>
          <w:p w:rsidR="00496FB3" w:rsidRPr="00C1601F" w:rsidRDefault="00496FB3" w:rsidP="00C1601F">
            <w:pPr>
              <w:spacing w:after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496FB3" w:rsidRDefault="00496FB3" w:rsidP="006E411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D96401" w:rsidRDefault="00496FB3" w:rsidP="00D96401">
      <w:pPr>
        <w:spacing w:after="0"/>
        <w:ind w:firstLine="708"/>
        <w:rPr>
          <w:rFonts w:ascii="Century Gothic" w:hAnsi="Century Gothic"/>
          <w:b/>
          <w:sz w:val="28"/>
          <w:szCs w:val="28"/>
        </w:rPr>
      </w:pPr>
      <w:r w:rsidRPr="00D96401">
        <w:rPr>
          <w:rFonts w:ascii="Century Gothic" w:hAnsi="Century Gothic"/>
          <w:b/>
          <w:sz w:val="28"/>
          <w:szCs w:val="28"/>
        </w:rPr>
        <w:t>2. Aşağıdaki kelimelerin arasına uygun ünlü harfler koyunuz.</w:t>
      </w:r>
    </w:p>
    <w:p w:rsidR="00496FB3" w:rsidRDefault="00496FB3" w:rsidP="006E411B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47" style="position:absolute;margin-left:300.75pt;margin-top:8.9pt;width:112.4pt;height:34pt;z-index:-25160140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48" style="position:absolute;margin-left:161.25pt;margin-top:9.65pt;width:112.4pt;height:34pt;z-index:-251602432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49" style="position:absolute;margin-left:23.25pt;margin-top:11.15pt;width:112.4pt;height:34pt;z-index:-251603456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28"/>
          <w:szCs w:val="28"/>
        </w:rPr>
      </w:pPr>
      <w:r w:rsidRPr="00D96401">
        <w:rPr>
          <w:rFonts w:ascii="Hand writing Mutlu" w:hAnsi="Hand writing Mutlu"/>
          <w:sz w:val="28"/>
          <w:szCs w:val="28"/>
        </w:rPr>
        <w:t>s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lg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s...nb...h...r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>t...l</w:t>
      </w:r>
      <w:r>
        <w:rPr>
          <w:rFonts w:ascii="Times New Roman" w:hAnsi="Times New Roman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f...n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roundrect id="_x0000_s1150" style="position:absolute;left:0;text-align:left;margin-left:300.75pt;margin-top:6.05pt;width:112.4pt;height:34pt;z-index:-251598336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1" style="position:absolute;left:0;text-align:left;margin-left:161.25pt;margin-top:6.05pt;width:112.4pt;height:34pt;z-index:-25159936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2" style="position:absolute;left:0;text-align:left;margin-left:23.25pt;margin-top:6.8pt;width:112.4pt;height:34pt;z-index:-25160038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roundrect id="_x0000_s1153" style="position:absolute;left:0;text-align:left;margin-left:300.75pt;margin-top:30.7pt;width:112.4pt;height:34pt;z-index:-25159526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4" style="position:absolute;left:0;text-align:left;margin-left:161.25pt;margin-top:32.2pt;width:112.4pt;height:34pt;z-index:-25159628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5" style="position:absolute;left:0;text-align:left;margin-left:23.25pt;margin-top:31.45pt;width:112.4pt;height:34pt;z-index:-251597312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 w:rsidRPr="00D96401">
        <w:rPr>
          <w:rFonts w:ascii="Hand writing Mutlu" w:hAnsi="Hand writing Mutlu"/>
          <w:sz w:val="28"/>
          <w:szCs w:val="28"/>
        </w:rPr>
        <w:t>g...ky...z...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>ç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k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rd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k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j...nd...rm...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28"/>
          <w:szCs w:val="28"/>
        </w:rPr>
      </w:pPr>
      <w:r w:rsidRPr="00D96401">
        <w:rPr>
          <w:rFonts w:ascii="Hand writing Mutlu" w:hAnsi="Hand writing Mutlu"/>
          <w:sz w:val="28"/>
          <w:szCs w:val="28"/>
        </w:rPr>
        <w:t>t...v...k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p...t...t..s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ğr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tm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n</w:t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16"/>
          <w:szCs w:val="16"/>
        </w:rPr>
      </w:pPr>
      <w:r>
        <w:rPr>
          <w:noProof/>
        </w:rPr>
        <w:pict>
          <v:roundrect id="_x0000_s1156" style="position:absolute;left:0;text-align:left;margin-left:300.75pt;margin-top:7.3pt;width:112.4pt;height:34pt;z-index:-251592192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7" style="position:absolute;left:0;text-align:left;margin-left:161.25pt;margin-top:8.05pt;width:112.4pt;height:34pt;z-index:-251593216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58" style="position:absolute;left:0;text-align:left;margin-left:23.25pt;margin-top:7.3pt;width:112.4pt;height:34pt;z-index:-25159424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28"/>
          <w:szCs w:val="28"/>
        </w:rPr>
      </w:pPr>
      <w:r w:rsidRPr="00D96401">
        <w:rPr>
          <w:rFonts w:ascii="Hand writing Mutlu" w:hAnsi="Hand writing Mutlu"/>
          <w:sz w:val="28"/>
          <w:szCs w:val="28"/>
        </w:rPr>
        <w:t>k...l...k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k...lt..k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d..l...p</w:t>
      </w:r>
    </w:p>
    <w:p w:rsidR="00496FB3" w:rsidRPr="00D96401" w:rsidRDefault="00496FB3" w:rsidP="00D96401">
      <w:pPr>
        <w:spacing w:after="0"/>
        <w:ind w:firstLine="708"/>
        <w:rPr>
          <w:rFonts w:ascii="Hand writing Mutlu" w:hAnsi="Hand writing Mutlu"/>
          <w:sz w:val="24"/>
          <w:szCs w:val="24"/>
        </w:rPr>
      </w:pPr>
      <w:r>
        <w:rPr>
          <w:noProof/>
        </w:rPr>
        <w:pict>
          <v:roundrect id="_x0000_s1159" style="position:absolute;left:0;text-align:left;margin-left:300.75pt;margin-top:11.75pt;width:112.4pt;height:34pt;z-index:-251589120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60" style="position:absolute;left:0;text-align:left;margin-left:165.75pt;margin-top:11.75pt;width:112.4pt;height:34pt;z-index:-251590144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</w:rPr>
        <w:pict>
          <v:roundrect id="_x0000_s1161" style="position:absolute;left:0;text-align:left;margin-left:23.25pt;margin-top:13.25pt;width:112.4pt;height:34pt;z-index:-25159116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</w:p>
    <w:p w:rsidR="00496FB3" w:rsidRDefault="00496FB3" w:rsidP="00D96401">
      <w:pPr>
        <w:spacing w:after="0"/>
        <w:ind w:firstLine="708"/>
        <w:rPr>
          <w:rFonts w:ascii="Hand writing Mutlu" w:hAnsi="Hand writing Mutlu"/>
          <w:sz w:val="28"/>
          <w:szCs w:val="28"/>
        </w:rPr>
      </w:pPr>
      <w:r w:rsidRPr="00D96401">
        <w:rPr>
          <w:rFonts w:ascii="Hand writing Mutlu" w:hAnsi="Hand writing Mutlu"/>
          <w:sz w:val="28"/>
          <w:szCs w:val="28"/>
        </w:rPr>
        <w:t>y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ks</w:t>
      </w:r>
      <w:r w:rsidRPr="00D96401">
        <w:rPr>
          <w:rFonts w:ascii="Century Gothic" w:hAnsi="Century Gothic"/>
          <w:sz w:val="28"/>
          <w:szCs w:val="28"/>
        </w:rPr>
        <w:t>…</w:t>
      </w:r>
      <w:r w:rsidRPr="00D96401">
        <w:rPr>
          <w:rFonts w:ascii="Hand writing Mutlu" w:hAnsi="Hand writing Mutlu"/>
          <w:sz w:val="28"/>
          <w:szCs w:val="28"/>
        </w:rPr>
        <w:t>l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t...l...v...zy...n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  <w:t>s...l..t..</w:t>
      </w:r>
      <w:r w:rsidRPr="00D96401">
        <w:rPr>
          <w:rFonts w:ascii="Hand writing Mutlu" w:hAnsi="Hand writing Mutlu"/>
          <w:sz w:val="28"/>
          <w:szCs w:val="28"/>
        </w:rPr>
        <w:tab/>
      </w:r>
      <w:r w:rsidRPr="00D96401">
        <w:rPr>
          <w:rFonts w:ascii="Hand writing Mutlu" w:hAnsi="Hand writing Mutlu"/>
          <w:sz w:val="28"/>
          <w:szCs w:val="28"/>
        </w:rPr>
        <w:tab/>
      </w:r>
    </w:p>
    <w:p w:rsidR="00496FB3" w:rsidRDefault="00496FB3" w:rsidP="00D96401">
      <w:pPr>
        <w:spacing w:after="0"/>
        <w:ind w:firstLine="708"/>
        <w:rPr>
          <w:rFonts w:ascii="Hand writing Mutlu" w:hAnsi="Hand writing Mutlu"/>
          <w:b/>
          <w:sz w:val="28"/>
          <w:szCs w:val="28"/>
        </w:rPr>
      </w:pPr>
      <w:r w:rsidRPr="00A26125">
        <w:rPr>
          <w:rFonts w:ascii="Hand writing Mutlu" w:hAnsi="Hand writing Mutlu"/>
          <w:b/>
          <w:sz w:val="28"/>
          <w:szCs w:val="28"/>
        </w:rPr>
        <w:t>3. Aşağıdaki kelimelerde bulunan ünlü ve ünsüz harfleri karşılarına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80"/>
        <w:gridCol w:w="3081"/>
        <w:gridCol w:w="3081"/>
      </w:tblGrid>
      <w:tr w:rsidR="00496FB3" w:rsidRPr="00C1601F" w:rsidTr="00C1601F">
        <w:trPr>
          <w:trHeight w:val="730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Kelime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Ünlü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Ünsüz</w:t>
            </w:r>
          </w:p>
        </w:tc>
      </w:tr>
      <w:tr w:rsidR="00496FB3" w:rsidRPr="00C1601F" w:rsidTr="00C1601F">
        <w:trPr>
          <w:trHeight w:val="708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duvar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708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koyun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708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pırasa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730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sağlık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708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üzüm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708"/>
        </w:trPr>
        <w:tc>
          <w:tcPr>
            <w:tcW w:w="308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fabrika</w:t>
            </w: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8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</w:tbl>
    <w:p w:rsidR="00496FB3" w:rsidRDefault="00496FB3" w:rsidP="00D96401">
      <w:pPr>
        <w:spacing w:after="0"/>
        <w:ind w:firstLine="708"/>
        <w:rPr>
          <w:rFonts w:ascii="Hand writing Mutlu" w:hAnsi="Hand writing Mutlu"/>
          <w:b/>
          <w:sz w:val="28"/>
          <w:szCs w:val="28"/>
        </w:rPr>
      </w:pPr>
    </w:p>
    <w:p w:rsidR="00496FB3" w:rsidRDefault="00496FB3" w:rsidP="00D96401">
      <w:pPr>
        <w:spacing w:after="0"/>
        <w:ind w:firstLine="708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4. Aşağıdaki kelimelerde bulunan kalın ve ince ünlüleri karşılarına yazınız.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30"/>
        <w:gridCol w:w="3031"/>
        <w:gridCol w:w="3031"/>
      </w:tblGrid>
      <w:tr w:rsidR="00496FB3" w:rsidRPr="00C1601F" w:rsidTr="00C1601F">
        <w:trPr>
          <w:trHeight w:val="677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Kelime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Kalın Ünlü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İnce Ünlü</w:t>
            </w:r>
          </w:p>
        </w:tc>
      </w:tr>
      <w:tr w:rsidR="00496FB3" w:rsidRPr="00C1601F" w:rsidTr="00C1601F">
        <w:trPr>
          <w:trHeight w:val="698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Kitap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77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geliyor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98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kardeş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77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kiracı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98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yıkanıyor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77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anne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98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elma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  <w:tr w:rsidR="00496FB3" w:rsidRPr="00C1601F" w:rsidTr="00C1601F">
        <w:trPr>
          <w:trHeight w:val="698"/>
        </w:trPr>
        <w:tc>
          <w:tcPr>
            <w:tcW w:w="3030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C1601F">
              <w:rPr>
                <w:rFonts w:ascii="Hand writing Mutlu" w:hAnsi="Hand writing Mutlu"/>
                <w:b/>
                <w:sz w:val="28"/>
                <w:szCs w:val="28"/>
              </w:rPr>
              <w:t>kalem</w:t>
            </w: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3031" w:type="dxa"/>
          </w:tcPr>
          <w:p w:rsidR="00496FB3" w:rsidRPr="00C1601F" w:rsidRDefault="00496FB3" w:rsidP="00C1601F">
            <w:pPr>
              <w:spacing w:after="0"/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</w:tr>
    </w:tbl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62" style="position:absolute;margin-left:-3.15pt;margin-top:1.15pt;width:446.95pt;height:54pt;z-index:251709952;mso-position-horizontal-relative:text;mso-position-vertical-relative:text" arcsize="10923f">
            <v:textbox style="mso-next-textbox:#_x0000_s1162">
              <w:txbxContent>
                <w:p w:rsidR="00496FB3" w:rsidRPr="00B7444F" w:rsidRDefault="00496FB3" w:rsidP="000F2901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DERS: TÜRKÇE                       2. SINIF                    KONU: HARF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           </w:t>
                  </w:r>
                </w:p>
                <w:p w:rsidR="00496FB3" w:rsidRPr="00B7444F" w:rsidRDefault="00496FB3" w:rsidP="000F2901">
                  <w:pPr>
                    <w:spacing w:after="12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ADI SOYADI:………………………………………..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TEST- 1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  <w:sectPr w:rsidR="00496FB3" w:rsidSect="00A25A8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1. “Çalışıyormuş” kelimesinde kaç tane harf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 11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B. 12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13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2. "Hatasız dost arayan dostsuz kalır.” atasözünde kaç tane sessiz harf vardır? 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A. 16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B. 17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C.1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3. "Ne mutlu Türk'üm diyene!” cümlesinde kaç tane ünlü (sesli) harf vardır? 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A. 8 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B. 7    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C. 6 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4. “Kahramanmaraş” kelimesinde kaç tane kalın ünlü harf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 3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B. 5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2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5. "Türkiye” kelimesinde kaç tane ince ünlü harf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 3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B. 2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1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6. Aşağıdaki kelimelerden hangisi Türkçe değildir?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 yoğurt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B.ayran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C.spor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7. Seçeneklerde verilenlerden hangisi hem harf hem de hecedir?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A. f  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B. ö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k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8."Leylekler, köyün en yüksek evinin bacasına yuva yapmıştı.” cümlesinde kaç kelime ünlü harfle başlamıştır?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A. 2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B. 3    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4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9. "Kartal, gökyüzünde süzülerek uçuyordu.” cümleme ünsüz harfle başlamıştır?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A. 4 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 xml:space="preserve">B. 3      </w:t>
      </w:r>
      <w:r>
        <w:rPr>
          <w:rFonts w:ascii="Century Gothic" w:hAnsi="Century Gothic"/>
          <w:sz w:val="24"/>
          <w:szCs w:val="24"/>
        </w:rPr>
        <w:tab/>
      </w:r>
      <w:r w:rsidRPr="00C659C4">
        <w:rPr>
          <w:rFonts w:ascii="Century Gothic" w:hAnsi="Century Gothic"/>
          <w:sz w:val="24"/>
          <w:szCs w:val="24"/>
        </w:rPr>
        <w:t>C. 2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 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10. Seçeneklerde verilen kelimelerden hangisi büyük ünlü uyumu kuralına uygun değildir?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ab/>
        <w:t>patlıcan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</w:t>
      </w:r>
      <w:r w:rsidRPr="00C659C4">
        <w:rPr>
          <w:rFonts w:ascii="Century Gothic" w:hAnsi="Century Gothic"/>
          <w:sz w:val="24"/>
          <w:szCs w:val="24"/>
        </w:rPr>
        <w:tab/>
        <w:t>ıspanak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</w:t>
      </w:r>
      <w:r w:rsidRPr="00C659C4">
        <w:rPr>
          <w:rFonts w:ascii="Century Gothic" w:hAnsi="Century Gothic"/>
          <w:sz w:val="24"/>
          <w:szCs w:val="24"/>
        </w:rPr>
        <w:tab/>
        <w:t>domates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11. Aşağıdaki şehir isimlerinden hangisi büyük ünlü uyumu kuralına uygundur?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ab/>
        <w:t>İstanbul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</w:t>
      </w:r>
      <w:r w:rsidRPr="00C659C4">
        <w:rPr>
          <w:rFonts w:ascii="Century Gothic" w:hAnsi="Century Gothic"/>
          <w:sz w:val="24"/>
          <w:szCs w:val="24"/>
        </w:rPr>
        <w:tab/>
        <w:t>Edirne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</w:t>
      </w:r>
      <w:r w:rsidRPr="00C659C4">
        <w:rPr>
          <w:rFonts w:ascii="Century Gothic" w:hAnsi="Century Gothic"/>
          <w:sz w:val="24"/>
          <w:szCs w:val="24"/>
        </w:rPr>
        <w:tab/>
        <w:t>Kütahya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12. "çilek* kelimesini oluşturan harfler, alfabetik sıraya dizildiğinde sıralama nasıl oluşur?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ab/>
        <w:t>ç – e – i – k - l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</w:t>
      </w:r>
      <w:r w:rsidRPr="00C659C4">
        <w:rPr>
          <w:rFonts w:ascii="Century Gothic" w:hAnsi="Century Gothic"/>
          <w:sz w:val="24"/>
          <w:szCs w:val="24"/>
        </w:rPr>
        <w:tab/>
        <w:t>ç - i - l - e - k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</w:t>
      </w:r>
      <w:r w:rsidRPr="00C659C4">
        <w:rPr>
          <w:rFonts w:ascii="Century Gothic" w:hAnsi="Century Gothic"/>
          <w:sz w:val="24"/>
          <w:szCs w:val="24"/>
        </w:rPr>
        <w:tab/>
        <w:t xml:space="preserve">ç – e – k – l – i </w:t>
      </w:r>
    </w:p>
    <w:p w:rsidR="00496FB3" w:rsidRPr="00C659C4" w:rsidRDefault="00496FB3" w:rsidP="00430840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430840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13. Alfabetik sıraya göre "s* harfinden önce ve sonra gelen harfler hangi seçenekte doğru verilmiştir?</w:t>
      </w:r>
    </w:p>
    <w:p w:rsidR="00496FB3" w:rsidRDefault="00496FB3" w:rsidP="00430840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430840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 xml:space="preserve">ş </w:t>
      </w:r>
      <w:r>
        <w:rPr>
          <w:rFonts w:ascii="Century Gothic" w:hAnsi="Century Gothic"/>
          <w:sz w:val="24"/>
          <w:szCs w:val="24"/>
        </w:rPr>
        <w:t>–</w:t>
      </w:r>
      <w:r w:rsidRPr="00C659C4">
        <w:rPr>
          <w:rFonts w:ascii="Century Gothic" w:hAnsi="Century Gothic"/>
          <w:sz w:val="24"/>
          <w:szCs w:val="24"/>
        </w:rPr>
        <w:t xml:space="preserve"> t</w:t>
      </w:r>
      <w:r>
        <w:rPr>
          <w:rFonts w:ascii="Century Gothic" w:hAnsi="Century Gothic"/>
          <w:sz w:val="24"/>
          <w:szCs w:val="24"/>
        </w:rPr>
        <w:tab/>
        <w:t xml:space="preserve">    </w:t>
      </w:r>
      <w:r>
        <w:rPr>
          <w:rFonts w:ascii="Century Gothic" w:hAnsi="Century Gothic"/>
          <w:sz w:val="24"/>
          <w:szCs w:val="24"/>
        </w:rPr>
        <w:tab/>
      </w:r>
    </w:p>
    <w:p w:rsidR="00496FB3" w:rsidRDefault="00496FB3" w:rsidP="00430840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B. </w:t>
      </w:r>
      <w:r w:rsidRPr="00C659C4">
        <w:rPr>
          <w:rFonts w:ascii="Century Gothic" w:hAnsi="Century Gothic"/>
          <w:sz w:val="24"/>
          <w:szCs w:val="24"/>
        </w:rPr>
        <w:t xml:space="preserve">t </w:t>
      </w:r>
      <w:r>
        <w:rPr>
          <w:rFonts w:ascii="Century Gothic" w:hAnsi="Century Gothic"/>
          <w:sz w:val="24"/>
          <w:szCs w:val="24"/>
        </w:rPr>
        <w:t>–</w:t>
      </w:r>
      <w:r w:rsidRPr="00C659C4">
        <w:rPr>
          <w:rFonts w:ascii="Century Gothic" w:hAnsi="Century Gothic"/>
          <w:sz w:val="24"/>
          <w:szCs w:val="24"/>
        </w:rPr>
        <w:t xml:space="preserve"> u</w:t>
      </w:r>
      <w:r>
        <w:rPr>
          <w:rFonts w:ascii="Century Gothic" w:hAnsi="Century Gothic"/>
          <w:sz w:val="24"/>
          <w:szCs w:val="24"/>
        </w:rPr>
        <w:tab/>
      </w:r>
    </w:p>
    <w:p w:rsidR="00496FB3" w:rsidRPr="00C659C4" w:rsidRDefault="00496FB3" w:rsidP="00430840">
      <w:pPr>
        <w:spacing w:after="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C.  </w:t>
      </w:r>
      <w:r w:rsidRPr="00C659C4">
        <w:rPr>
          <w:rFonts w:ascii="Century Gothic" w:hAnsi="Century Gothic"/>
          <w:sz w:val="24"/>
          <w:szCs w:val="24"/>
        </w:rPr>
        <w:t>r - s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14. Seçeneklerden hangisinde ince ünlüler doğru verilmiştir?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ab/>
        <w:t>a - ı - o - u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</w:t>
      </w:r>
      <w:r w:rsidRPr="00C659C4">
        <w:rPr>
          <w:rFonts w:ascii="Century Gothic" w:hAnsi="Century Gothic"/>
          <w:sz w:val="24"/>
          <w:szCs w:val="24"/>
        </w:rPr>
        <w:tab/>
        <w:t>e - i - ö - ü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</w:t>
      </w:r>
      <w:r w:rsidRPr="00C659C4">
        <w:rPr>
          <w:rFonts w:ascii="Century Gothic" w:hAnsi="Century Gothic"/>
          <w:sz w:val="24"/>
          <w:szCs w:val="24"/>
        </w:rPr>
        <w:tab/>
        <w:t>e - a - o - ö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15. Kalın ünlülerle “b” ve “ş” harflerini kullanarak aşağıdakilerden hangisini üretiriz?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A.</w:t>
      </w:r>
      <w:r w:rsidRPr="00C659C4">
        <w:rPr>
          <w:rFonts w:ascii="Century Gothic" w:hAnsi="Century Gothic"/>
          <w:sz w:val="24"/>
          <w:szCs w:val="24"/>
        </w:rPr>
        <w:tab/>
        <w:t>baş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B.</w:t>
      </w:r>
      <w:r w:rsidRPr="00C659C4">
        <w:rPr>
          <w:rFonts w:ascii="Century Gothic" w:hAnsi="Century Gothic"/>
          <w:sz w:val="24"/>
          <w:szCs w:val="24"/>
        </w:rPr>
        <w:tab/>
        <w:t>beş</w:t>
      </w: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>C.</w:t>
      </w:r>
      <w:r w:rsidRPr="00C659C4">
        <w:rPr>
          <w:rFonts w:ascii="Century Gothic" w:hAnsi="Century Gothic"/>
          <w:sz w:val="24"/>
          <w:szCs w:val="24"/>
        </w:rPr>
        <w:tab/>
        <w:t>diş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  <w:sectPr w:rsidR="00496FB3" w:rsidRPr="00C659C4" w:rsidSect="00C659C4">
          <w:type w:val="continuous"/>
          <w:pgSz w:w="11906" w:h="16838"/>
          <w:pgMar w:top="1417" w:right="1417" w:bottom="1417" w:left="1417" w:header="708" w:footer="708" w:gutter="0"/>
          <w:cols w:num="2" w:sep="1" w:space="454"/>
          <w:docGrid w:linePitch="360"/>
        </w:sectPr>
      </w:pPr>
    </w:p>
    <w:p w:rsidR="00496FB3" w:rsidRPr="00C659C4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C659C4">
        <w:rPr>
          <w:rFonts w:ascii="Century Gothic" w:hAnsi="Century Gothic"/>
          <w:sz w:val="24"/>
          <w:szCs w:val="24"/>
        </w:rPr>
        <w:t xml:space="preserve"> 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63" style="position:absolute;margin-left:-2.4pt;margin-top:9.15pt;width:446.95pt;height:54pt;z-index:251710976" arcsize="10923f">
            <v:textbox style="mso-next-textbox:#_x0000_s1163">
              <w:txbxContent>
                <w:p w:rsidR="00496FB3" w:rsidRPr="00B7444F" w:rsidRDefault="00496FB3" w:rsidP="00430840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DERS: TÜRKÇE                       2. SINIF                    KONU: HARF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           </w:t>
                  </w:r>
                </w:p>
                <w:p w:rsidR="00496FB3" w:rsidRPr="00B7444F" w:rsidRDefault="00496FB3" w:rsidP="00430840">
                  <w:pPr>
                    <w:spacing w:after="12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ADI SOYADI:………………………………………..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TEST- 2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>.</w:t>
      </w:r>
    </w:p>
    <w:p w:rsidR="00496FB3" w:rsidRPr="00000184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  <w:sectPr w:rsidR="00496FB3" w:rsidSect="00C659C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1. Alfabemizde kaç sesli harf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8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>
        <w:rPr>
          <w:rFonts w:ascii="Century Gothic" w:hAnsi="Century Gothic"/>
          <w:sz w:val="24"/>
          <w:szCs w:val="24"/>
        </w:rPr>
        <w:t xml:space="preserve"> </w:t>
      </w:r>
      <w:r w:rsidRPr="006E411B">
        <w:rPr>
          <w:rFonts w:ascii="Century Gothic" w:hAnsi="Century Gothic"/>
          <w:sz w:val="24"/>
          <w:szCs w:val="24"/>
        </w:rPr>
        <w:t xml:space="preserve">21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>
        <w:rPr>
          <w:rFonts w:ascii="Century Gothic" w:hAnsi="Century Gothic"/>
          <w:sz w:val="24"/>
          <w:szCs w:val="24"/>
        </w:rPr>
        <w:t xml:space="preserve"> </w:t>
      </w:r>
      <w:r w:rsidRPr="006E411B">
        <w:rPr>
          <w:rFonts w:ascii="Century Gothic" w:hAnsi="Century Gothic"/>
          <w:sz w:val="24"/>
          <w:szCs w:val="24"/>
        </w:rPr>
        <w:t>29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2. "Resim” kelimesinde kaç sessiz harf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2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B.3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C5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3.Aşağıdakilerden hangileri alfabenin ilk ve son harfidir?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Y - Z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A - B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A - Z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4. Aşağıdaki harflerin hangisi alfabede daha önce yer alır?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 N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 S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H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5. Aşağıdaki harflerin hangisi alfabede daha sonra yer alır?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D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K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S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6. </w:t>
      </w:r>
      <w:r w:rsidRPr="006E411B">
        <w:rPr>
          <w:rFonts w:ascii="Century Gothic" w:hAnsi="Century Gothic"/>
          <w:sz w:val="24"/>
          <w:szCs w:val="24"/>
        </w:rPr>
        <w:tab/>
        <w:t xml:space="preserve">“K”  ve  “R”   harflerinin arasına hangi harf getirilirse kelime oluşur?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t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ö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y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7.   “Cankurtaran” kelimesi  kaç harftir?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10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 11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12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8.  “Televizyon”  kelimesinde kaç tane sesli harf vardır?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4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6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 .10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9. Alfabemizdeki kalın sesliler hangileridir?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a, e, u, o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a, ı, u, ö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    a, ı, o, u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10. Aşağıdakilerden hangisi hem harf hem hecedir?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k   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r  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a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11. Hangi harf alfabemizde yoktur?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w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v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y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 2. Hangi kelimenin tüm ünlüleri incedir?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kaçak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kelebek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insan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13. Aşağıdakilerden hangisi harf değildir?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b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8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d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14. “Sude pastasını yedi.” cümlesinde kaç tane sesli harf vardır? 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A. 6 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 xml:space="preserve">B. 7    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 8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15. Aşağıdaki kelimelerin hangisi büyük ünlü uyumu kuralına uyar?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kaşık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sandalye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keman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16. Aşağıdaki kelimelerin hangisi büyük ünlü uyumu kuralına uymaz?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palamut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pardesü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papatya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17. Aşağıdaki kelimelerin hangisinde hem kalın hem de ince ünlü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köylü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meydan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kedi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18. Hangi cümlede büyük ünlü uyumu kuralına uymayan kelime vardır?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Ablam bulaşık yıkıyor.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Komşu bize yemek getirdi.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Lastik top kayboldu.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19. Aşağıdaki kelimelerden hangisi büyük ünlü uyumu kuralına uymaz?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</w:t>
      </w:r>
      <w:r w:rsidRPr="006E411B">
        <w:rPr>
          <w:rFonts w:ascii="Century Gothic" w:hAnsi="Century Gothic"/>
          <w:sz w:val="24"/>
          <w:szCs w:val="24"/>
        </w:rPr>
        <w:tab/>
        <w:t>koltuk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karpuz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zürafa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20. Aşağıdaki kelimelerden hangisi büyük ünlü uyumu kuralına uymaz?</w:t>
      </w:r>
    </w:p>
    <w:p w:rsidR="00496FB3" w:rsidRDefault="00496FB3" w:rsidP="00E13F98">
      <w:pPr>
        <w:spacing w:after="0"/>
        <w:rPr>
          <w:rFonts w:ascii="Century Gothic" w:hAnsi="Century Gothic"/>
          <w:sz w:val="24"/>
          <w:szCs w:val="24"/>
        </w:rPr>
      </w:pP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A.     ceylan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B.</w:t>
      </w:r>
      <w:r w:rsidRPr="006E411B">
        <w:rPr>
          <w:rFonts w:ascii="Century Gothic" w:hAnsi="Century Gothic"/>
          <w:sz w:val="24"/>
          <w:szCs w:val="24"/>
        </w:rPr>
        <w:tab/>
        <w:t>kurbağa</w:t>
      </w:r>
    </w:p>
    <w:p w:rsidR="00496FB3" w:rsidRPr="006E411B" w:rsidRDefault="00496FB3" w:rsidP="00E13F98">
      <w:pPr>
        <w:spacing w:after="0"/>
        <w:rPr>
          <w:rFonts w:ascii="Century Gothic" w:hAnsi="Century Gothic"/>
          <w:sz w:val="24"/>
          <w:szCs w:val="24"/>
        </w:rPr>
      </w:pPr>
      <w:r w:rsidRPr="006E411B">
        <w:rPr>
          <w:rFonts w:ascii="Century Gothic" w:hAnsi="Century Gothic"/>
          <w:sz w:val="24"/>
          <w:szCs w:val="24"/>
        </w:rPr>
        <w:t>C.</w:t>
      </w:r>
      <w:r w:rsidRPr="006E411B">
        <w:rPr>
          <w:rFonts w:ascii="Century Gothic" w:hAnsi="Century Gothic"/>
          <w:sz w:val="24"/>
          <w:szCs w:val="24"/>
        </w:rPr>
        <w:tab/>
        <w:t>kaplan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  <w:sectPr w:rsidR="00496FB3" w:rsidSect="00C659C4">
          <w:type w:val="continuous"/>
          <w:pgSz w:w="11906" w:h="16838"/>
          <w:pgMar w:top="1417" w:right="1417" w:bottom="1417" w:left="1417" w:header="708" w:footer="708" w:gutter="0"/>
          <w:cols w:num="2" w:sep="1" w:space="454"/>
          <w:docGrid w:linePitch="360"/>
        </w:sect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  <w:r w:rsidRPr="0000018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6C2C13">
      <w:pPr>
        <w:rPr>
          <w:rFonts w:ascii="Century Gothic" w:hAnsi="Century Gothic"/>
          <w:sz w:val="28"/>
          <w:szCs w:val="28"/>
        </w:rPr>
      </w:pPr>
      <w:r>
        <w:rPr>
          <w:noProof/>
        </w:rPr>
        <w:pict>
          <v:roundrect id="_x0000_s1164" style="position:absolute;margin-left:4.35pt;margin-top:11.4pt;width:446.95pt;height:54pt;z-index:251728384" arcsize="10923f">
            <v:textbox style="mso-next-textbox:#_x0000_s1164">
              <w:txbxContent>
                <w:p w:rsidR="00496FB3" w:rsidRPr="00B7444F" w:rsidRDefault="00496FB3" w:rsidP="00BB78FB">
                  <w:pPr>
                    <w:spacing w:after="0" w:line="36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DERS: TÜRKÇE                       2. SINIF                    KONU: HARF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           </w:t>
                  </w:r>
                </w:p>
                <w:p w:rsidR="00496FB3" w:rsidRPr="00B7444F" w:rsidRDefault="00496FB3" w:rsidP="00BB78FB">
                  <w:pPr>
                    <w:spacing w:after="12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ADI SOYADI:……………………………………….. 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TEST- 3</w:t>
                  </w:r>
                  <w:r w:rsidRPr="00B7444F">
                    <w:rPr>
                      <w:rFonts w:ascii="Comic Sans MS" w:hAnsi="Comic Sans MS"/>
                      <w:b/>
                      <w:color w:val="FF0000"/>
                    </w:rPr>
                    <w:t xml:space="preserve">                                  </w:t>
                  </w:r>
                </w:p>
              </w:txbxContent>
            </v:textbox>
          </v:roundrect>
        </w:pict>
      </w:r>
    </w:p>
    <w:p w:rsidR="00496FB3" w:rsidRPr="003B3C14" w:rsidRDefault="00496FB3" w:rsidP="006C2C13">
      <w:pPr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 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  <w:sectPr w:rsidR="00496FB3" w:rsidSect="00C659C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YENİ GELEN GÜNE TÜRKÜ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Merhaba yeni gelen gün,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Gökyüzünde belirsiz aydınlık,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Denizde çivit mavisi, 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Merhaba yaşama gücüm.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Haydi bakalım başla işine,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İlk vapuru, ilk treni,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İlk uçağı kaldır. 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Dünyamızın çarkı dönsün.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Şu çarpan yüreğimizin,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Umudunun sende olduğunu bil,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Bil de ona göre davran,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Getireceğin mutluluğu getir.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1.</w:t>
      </w:r>
      <w:r>
        <w:rPr>
          <w:rFonts w:ascii="Century Gothic" w:hAnsi="Century Gothic"/>
          <w:sz w:val="28"/>
          <w:szCs w:val="28"/>
        </w:rPr>
        <w:tab/>
        <w:t>Şair, şiirde aşağıdakiler</w:t>
      </w:r>
      <w:r w:rsidRPr="003B3C14">
        <w:rPr>
          <w:rFonts w:ascii="Century Gothic" w:hAnsi="Century Gothic"/>
          <w:sz w:val="28"/>
          <w:szCs w:val="28"/>
        </w:rPr>
        <w:t>den hangisine merhaba</w:t>
      </w:r>
      <w:r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>demiyor?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arkadaşlarına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yeni gelen güne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gökyüzündeki belirsiz</w:t>
      </w:r>
      <w:r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>aydınlığa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2.</w:t>
      </w:r>
      <w:r>
        <w:rPr>
          <w:rFonts w:ascii="Century Gothic" w:hAnsi="Century Gothic"/>
          <w:sz w:val="28"/>
          <w:szCs w:val="28"/>
        </w:rPr>
        <w:tab/>
        <w:t>Şiire göre dünyanın çarkını aşağıdakilerden hangi</w:t>
      </w:r>
      <w:r w:rsidRPr="003B3C14">
        <w:rPr>
          <w:rFonts w:ascii="Century Gothic" w:hAnsi="Century Gothic"/>
          <w:sz w:val="28"/>
          <w:szCs w:val="28"/>
        </w:rPr>
        <w:t>leri döndürüyor?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vapur, tren, uçak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işçiler, memurlar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çocuklar, gençler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3.</w:t>
      </w:r>
      <w:r w:rsidRPr="003B3C14">
        <w:rPr>
          <w:rFonts w:ascii="Century Gothic" w:hAnsi="Century Gothic"/>
          <w:sz w:val="28"/>
          <w:szCs w:val="28"/>
        </w:rPr>
        <w:tab/>
        <w:t>Şiirin bütününde anlatılmak</w:t>
      </w:r>
      <w:r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>istenen nedir?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denizin güzelliği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yaşamın güzelliği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şehir hayatı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4.</w:t>
      </w:r>
      <w:r w:rsidRPr="003B3C14">
        <w:rPr>
          <w:rFonts w:ascii="Century Gothic" w:hAnsi="Century Gothic"/>
          <w:sz w:val="28"/>
          <w:szCs w:val="28"/>
        </w:rPr>
        <w:tab/>
        <w:t>Şiirin başlığı kaç harften</w:t>
      </w:r>
      <w:r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>oluşmuştur?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A. 18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 xml:space="preserve">B. 19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>C. 20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5.</w:t>
      </w:r>
      <w:r>
        <w:rPr>
          <w:rFonts w:ascii="Century Gothic" w:hAnsi="Century Gothic"/>
          <w:sz w:val="28"/>
          <w:szCs w:val="28"/>
        </w:rPr>
        <w:tab/>
        <w:t>“</w:t>
      </w:r>
      <w:r w:rsidRPr="004822B3">
        <w:rPr>
          <w:rFonts w:ascii="Century Gothic" w:hAnsi="Century Gothic"/>
          <w:b/>
          <w:sz w:val="28"/>
          <w:szCs w:val="28"/>
        </w:rPr>
        <w:t>Televizyon</w:t>
      </w:r>
      <w:r>
        <w:rPr>
          <w:rFonts w:ascii="Century Gothic" w:hAnsi="Century Gothic"/>
          <w:sz w:val="28"/>
          <w:szCs w:val="28"/>
        </w:rPr>
        <w:t>”</w:t>
      </w:r>
      <w:r w:rsidRPr="003B3C14">
        <w:rPr>
          <w:rFonts w:ascii="Century Gothic" w:hAnsi="Century Gothic"/>
          <w:sz w:val="28"/>
          <w:szCs w:val="28"/>
        </w:rPr>
        <w:t xml:space="preserve"> kelimesinde kaç tane ünlü harf vardır?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A. 3  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 xml:space="preserve">B. 4  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>C. 5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6.</w:t>
      </w:r>
      <w:r>
        <w:rPr>
          <w:rFonts w:ascii="Century Gothic" w:hAnsi="Century Gothic"/>
          <w:sz w:val="28"/>
          <w:szCs w:val="28"/>
        </w:rPr>
        <w:tab/>
        <w:t>“</w:t>
      </w:r>
      <w:r w:rsidRPr="00642305">
        <w:rPr>
          <w:rFonts w:ascii="Century Gothic" w:hAnsi="Century Gothic"/>
          <w:b/>
          <w:sz w:val="28"/>
          <w:szCs w:val="28"/>
        </w:rPr>
        <w:t>Bugün hava yağmurluydu</w:t>
      </w:r>
      <w:r>
        <w:rPr>
          <w:rFonts w:ascii="Century Gothic" w:hAnsi="Century Gothic"/>
          <w:sz w:val="28"/>
          <w:szCs w:val="28"/>
        </w:rPr>
        <w:t>.”</w:t>
      </w:r>
      <w:r w:rsidRPr="003B3C14">
        <w:rPr>
          <w:rFonts w:ascii="Century Gothic" w:hAnsi="Century Gothic"/>
          <w:sz w:val="28"/>
          <w:szCs w:val="28"/>
        </w:rPr>
        <w:t xml:space="preserve"> cümlesinde kaç tane ünsüz harf vardır?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A. 8 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 xml:space="preserve"> B. 10   </w:t>
      </w:r>
      <w:r>
        <w:rPr>
          <w:rFonts w:ascii="Century Gothic" w:hAnsi="Century Gothic"/>
          <w:sz w:val="28"/>
          <w:szCs w:val="28"/>
        </w:rPr>
        <w:tab/>
      </w:r>
      <w:r w:rsidRPr="003B3C14">
        <w:rPr>
          <w:rFonts w:ascii="Century Gothic" w:hAnsi="Century Gothic"/>
          <w:sz w:val="28"/>
          <w:szCs w:val="28"/>
        </w:rPr>
        <w:t>C 12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7.</w:t>
      </w:r>
      <w:r>
        <w:rPr>
          <w:rFonts w:ascii="Century Gothic" w:hAnsi="Century Gothic"/>
          <w:sz w:val="28"/>
          <w:szCs w:val="28"/>
        </w:rPr>
        <w:tab/>
        <w:t>Alfabemizdeki kalın ünlü</w:t>
      </w:r>
      <w:r w:rsidRPr="003B3C14">
        <w:rPr>
          <w:rFonts w:ascii="Century Gothic" w:hAnsi="Century Gothic"/>
          <w:sz w:val="28"/>
          <w:szCs w:val="28"/>
        </w:rPr>
        <w:t>ler hangileridir?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a - e - ı - i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a - ı - o - u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 xml:space="preserve">o - u - ı </w:t>
      </w:r>
      <w:r>
        <w:rPr>
          <w:rFonts w:ascii="Century Gothic" w:hAnsi="Century Gothic"/>
          <w:sz w:val="28"/>
          <w:szCs w:val="28"/>
        </w:rPr>
        <w:t>–</w:t>
      </w:r>
      <w:r w:rsidRPr="003B3C14">
        <w:rPr>
          <w:rFonts w:ascii="Century Gothic" w:hAnsi="Century Gothic"/>
          <w:sz w:val="28"/>
          <w:szCs w:val="28"/>
        </w:rPr>
        <w:t xml:space="preserve"> i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8.</w:t>
      </w:r>
      <w:r w:rsidRPr="003B3C14">
        <w:rPr>
          <w:rFonts w:ascii="Century Gothic" w:hAnsi="Century Gothic"/>
          <w:sz w:val="28"/>
          <w:szCs w:val="28"/>
        </w:rPr>
        <w:tab/>
        <w:t>Aşağıdaki kelimelerden</w:t>
      </w:r>
      <w:r>
        <w:rPr>
          <w:rFonts w:ascii="Century Gothic" w:hAnsi="Century Gothic"/>
          <w:sz w:val="28"/>
          <w:szCs w:val="28"/>
        </w:rPr>
        <w:t xml:space="preserve"> hangisinde kalın ünlü yok</w:t>
      </w:r>
      <w:r w:rsidRPr="003B3C14">
        <w:rPr>
          <w:rFonts w:ascii="Century Gothic" w:hAnsi="Century Gothic"/>
          <w:sz w:val="28"/>
          <w:szCs w:val="28"/>
        </w:rPr>
        <w:t>tur?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fidan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ağaç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erik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642305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9. Aşağıdaki kelimelerden hangisi ünsüz harfle bitmiştir?</w:t>
      </w:r>
    </w:p>
    <w:p w:rsidR="00496FB3" w:rsidRDefault="00496FB3" w:rsidP="00642305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642305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sütlaç</w:t>
      </w:r>
    </w:p>
    <w:p w:rsidR="00496FB3" w:rsidRPr="003B3C14" w:rsidRDefault="00496FB3" w:rsidP="00642305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baklava</w:t>
      </w:r>
    </w:p>
    <w:p w:rsidR="00496FB3" w:rsidRPr="003B3C14" w:rsidRDefault="00496FB3" w:rsidP="00642305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tatlı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1</w:t>
      </w:r>
      <w:r>
        <w:rPr>
          <w:rFonts w:ascii="Century Gothic" w:hAnsi="Century Gothic"/>
          <w:sz w:val="28"/>
          <w:szCs w:val="28"/>
        </w:rPr>
        <w:t>0</w:t>
      </w:r>
      <w:r w:rsidRPr="003B3C14">
        <w:rPr>
          <w:rFonts w:ascii="Century Gothic" w:hAnsi="Century Gothic"/>
          <w:sz w:val="28"/>
          <w:szCs w:val="28"/>
        </w:rPr>
        <w:t>. Hangi cümlede büyük ünlü uyumuna uymayan bir kelime vardır?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Ayağ</w:t>
      </w:r>
      <w:r>
        <w:rPr>
          <w:rFonts w:ascii="Century Gothic" w:hAnsi="Century Gothic"/>
          <w:sz w:val="28"/>
          <w:szCs w:val="28"/>
        </w:rPr>
        <w:t>ını yorganına gö</w:t>
      </w:r>
      <w:r w:rsidRPr="003B3C14">
        <w:rPr>
          <w:rFonts w:ascii="Century Gothic" w:hAnsi="Century Gothic"/>
          <w:sz w:val="28"/>
          <w:szCs w:val="28"/>
        </w:rPr>
        <w:t>re uzat.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B.</w:t>
      </w:r>
      <w:r>
        <w:rPr>
          <w:rFonts w:ascii="Century Gothic" w:hAnsi="Century Gothic"/>
          <w:sz w:val="28"/>
          <w:szCs w:val="28"/>
        </w:rPr>
        <w:tab/>
        <w:t>Misafir umduğunu de</w:t>
      </w:r>
      <w:r w:rsidRPr="003B3C14">
        <w:rPr>
          <w:rFonts w:ascii="Century Gothic" w:hAnsi="Century Gothic"/>
          <w:sz w:val="28"/>
          <w:szCs w:val="28"/>
        </w:rPr>
        <w:t>ğil bulduğunu yer.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Damlaya damlaya göl</w:t>
      </w:r>
      <w:r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>olur.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11. "</w:t>
      </w:r>
      <w:r w:rsidRPr="00642305">
        <w:rPr>
          <w:rFonts w:ascii="Century Gothic" w:hAnsi="Century Gothic"/>
          <w:b/>
          <w:sz w:val="28"/>
          <w:szCs w:val="28"/>
        </w:rPr>
        <w:t>Spor</w:t>
      </w:r>
      <w:r>
        <w:rPr>
          <w:rFonts w:ascii="Century Gothic" w:hAnsi="Century Gothic"/>
          <w:sz w:val="28"/>
          <w:szCs w:val="28"/>
        </w:rPr>
        <w:t>”</w:t>
      </w:r>
      <w:r w:rsidRPr="003B3C14">
        <w:rPr>
          <w:rFonts w:ascii="Century Gothic" w:hAnsi="Century Gothic"/>
          <w:sz w:val="28"/>
          <w:szCs w:val="28"/>
        </w:rPr>
        <w:t xml:space="preserve"> kelimesindeki harflerin özellikleri hangi seçenekte doğru verilmiştir?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A.ünlü - ünlü - ünsüz -ünlü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 ünsüz - ünlü - ünlü -ünsüz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C.ünsüz - ünsüz - ünlü -ünsüz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12.</w:t>
      </w:r>
      <w:r w:rsidRPr="00BB78FB">
        <w:rPr>
          <w:rFonts w:ascii="Century Gothic" w:hAnsi="Century Gothic"/>
          <w:sz w:val="28"/>
          <w:szCs w:val="28"/>
        </w:rPr>
        <w:t xml:space="preserve"> </w:t>
      </w:r>
      <w:r w:rsidRPr="003B3C14">
        <w:rPr>
          <w:rFonts w:ascii="Century Gothic" w:hAnsi="Century Gothic"/>
          <w:sz w:val="28"/>
          <w:szCs w:val="28"/>
        </w:rPr>
        <w:t xml:space="preserve">Aşağıdaki atasözlerinden </w:t>
      </w:r>
      <w:r>
        <w:rPr>
          <w:rFonts w:ascii="Century Gothic" w:hAnsi="Century Gothic"/>
          <w:sz w:val="28"/>
          <w:szCs w:val="28"/>
        </w:rPr>
        <w:t>hangisinin tüm ünlüleri ka</w:t>
      </w:r>
      <w:r w:rsidRPr="003B3C14">
        <w:rPr>
          <w:rFonts w:ascii="Century Gothic" w:hAnsi="Century Gothic"/>
          <w:sz w:val="28"/>
          <w:szCs w:val="28"/>
        </w:rPr>
        <w:t>lındır?</w:t>
      </w:r>
    </w:p>
    <w:p w:rsidR="00496FB3" w:rsidRDefault="00496FB3" w:rsidP="00BB78FB">
      <w:pPr>
        <w:spacing w:after="0"/>
        <w:rPr>
          <w:rFonts w:ascii="Century Gothic" w:hAnsi="Century Gothic"/>
          <w:sz w:val="28"/>
          <w:szCs w:val="28"/>
        </w:rPr>
      </w:pP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A.</w:t>
      </w:r>
      <w:r w:rsidRPr="003B3C14">
        <w:rPr>
          <w:rFonts w:ascii="Century Gothic" w:hAnsi="Century Gothic"/>
          <w:sz w:val="28"/>
          <w:szCs w:val="28"/>
        </w:rPr>
        <w:tab/>
        <w:t>Hamama giren terler.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B.</w:t>
      </w:r>
      <w:r w:rsidRPr="003B3C14">
        <w:rPr>
          <w:rFonts w:ascii="Century Gothic" w:hAnsi="Century Gothic"/>
          <w:sz w:val="28"/>
          <w:szCs w:val="28"/>
        </w:rPr>
        <w:tab/>
        <w:t>Balık baştan kokar.</w:t>
      </w:r>
    </w:p>
    <w:p w:rsidR="00496FB3" w:rsidRPr="003B3C14" w:rsidRDefault="00496FB3" w:rsidP="00BB78FB">
      <w:pPr>
        <w:spacing w:after="0"/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>C.</w:t>
      </w:r>
      <w:r w:rsidRPr="003B3C14">
        <w:rPr>
          <w:rFonts w:ascii="Century Gothic" w:hAnsi="Century Gothic"/>
          <w:sz w:val="28"/>
          <w:szCs w:val="28"/>
        </w:rPr>
        <w:tab/>
        <w:t>Dost acı söyler.</w:t>
      </w:r>
    </w:p>
    <w:p w:rsidR="00496FB3" w:rsidRDefault="00496FB3" w:rsidP="006C2C13">
      <w:pPr>
        <w:rPr>
          <w:rFonts w:ascii="Century Gothic" w:hAnsi="Century Gothic"/>
          <w:sz w:val="28"/>
          <w:szCs w:val="28"/>
        </w:rPr>
        <w:sectPr w:rsidR="00496FB3" w:rsidSect="00642305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496FB3" w:rsidRDefault="00496FB3" w:rsidP="006C2C13">
      <w:pPr>
        <w:rPr>
          <w:rFonts w:ascii="Century Gothic" w:hAnsi="Century Gothic"/>
          <w:sz w:val="28"/>
          <w:szCs w:val="28"/>
        </w:rPr>
      </w:pPr>
      <w:r w:rsidRPr="003B3C14">
        <w:rPr>
          <w:rFonts w:ascii="Century Gothic" w:hAnsi="Century Gothic"/>
          <w:sz w:val="28"/>
          <w:szCs w:val="28"/>
        </w:rPr>
        <w:t xml:space="preserve"> </w:t>
      </w:r>
      <w:hyperlink r:id="rId4" w:history="1">
        <w:r w:rsidRPr="00FB23C3">
          <w:rPr>
            <w:rStyle w:val="Hyperlink"/>
            <w:rFonts w:ascii="Century Gothic" w:hAnsi="Century Gothic"/>
            <w:sz w:val="28"/>
            <w:szCs w:val="28"/>
          </w:rPr>
          <w:t>www.sorubak.com</w:t>
        </w:r>
      </w:hyperlink>
      <w:r>
        <w:rPr>
          <w:rFonts w:ascii="Century Gothic" w:hAnsi="Century Gothic"/>
          <w:sz w:val="28"/>
          <w:szCs w:val="28"/>
        </w:rPr>
        <w:t xml:space="preserve"> </w:t>
      </w:r>
    </w:p>
    <w:p w:rsidR="00496FB3" w:rsidRDefault="00496FB3" w:rsidP="00174F6B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p w:rsidR="00496FB3" w:rsidRDefault="00496FB3" w:rsidP="00E13F98">
      <w:pPr>
        <w:spacing w:after="0"/>
        <w:rPr>
          <w:rFonts w:ascii="Century Gothic" w:hAnsi="Century Gothic"/>
          <w:sz w:val="28"/>
          <w:szCs w:val="28"/>
        </w:rPr>
      </w:pPr>
    </w:p>
    <w:sectPr w:rsidR="00496FB3" w:rsidSect="00C659C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3F98"/>
    <w:rsid w:val="00000184"/>
    <w:rsid w:val="00000D22"/>
    <w:rsid w:val="0000302C"/>
    <w:rsid w:val="00041AEE"/>
    <w:rsid w:val="00044321"/>
    <w:rsid w:val="00045971"/>
    <w:rsid w:val="00061865"/>
    <w:rsid w:val="000940C9"/>
    <w:rsid w:val="000948E6"/>
    <w:rsid w:val="000A497F"/>
    <w:rsid w:val="000F2901"/>
    <w:rsid w:val="00117E87"/>
    <w:rsid w:val="001374DF"/>
    <w:rsid w:val="001427CC"/>
    <w:rsid w:val="00162295"/>
    <w:rsid w:val="00174D42"/>
    <w:rsid w:val="00174F6B"/>
    <w:rsid w:val="001B6048"/>
    <w:rsid w:val="001E5966"/>
    <w:rsid w:val="002420D5"/>
    <w:rsid w:val="00242546"/>
    <w:rsid w:val="002745F5"/>
    <w:rsid w:val="0027595C"/>
    <w:rsid w:val="00276D44"/>
    <w:rsid w:val="002B1FA5"/>
    <w:rsid w:val="002F27FB"/>
    <w:rsid w:val="00305D5C"/>
    <w:rsid w:val="00311139"/>
    <w:rsid w:val="0031685B"/>
    <w:rsid w:val="00342281"/>
    <w:rsid w:val="00372516"/>
    <w:rsid w:val="00391202"/>
    <w:rsid w:val="00396BCD"/>
    <w:rsid w:val="003B3C14"/>
    <w:rsid w:val="003B4FE7"/>
    <w:rsid w:val="003B78A4"/>
    <w:rsid w:val="003D0B1C"/>
    <w:rsid w:val="00412660"/>
    <w:rsid w:val="00430840"/>
    <w:rsid w:val="0045174D"/>
    <w:rsid w:val="00465237"/>
    <w:rsid w:val="00470B5B"/>
    <w:rsid w:val="00474B7E"/>
    <w:rsid w:val="004822B3"/>
    <w:rsid w:val="00496FB3"/>
    <w:rsid w:val="004A2A7E"/>
    <w:rsid w:val="004B720F"/>
    <w:rsid w:val="004D2370"/>
    <w:rsid w:val="004D34B9"/>
    <w:rsid w:val="004E151A"/>
    <w:rsid w:val="004E15D5"/>
    <w:rsid w:val="004F6A45"/>
    <w:rsid w:val="00512CAD"/>
    <w:rsid w:val="00514476"/>
    <w:rsid w:val="00521FC8"/>
    <w:rsid w:val="005279DF"/>
    <w:rsid w:val="00531BC6"/>
    <w:rsid w:val="00544074"/>
    <w:rsid w:val="00544285"/>
    <w:rsid w:val="00597016"/>
    <w:rsid w:val="005C4A3B"/>
    <w:rsid w:val="005C5C61"/>
    <w:rsid w:val="005D60A4"/>
    <w:rsid w:val="005E6FD3"/>
    <w:rsid w:val="005F3667"/>
    <w:rsid w:val="0062757A"/>
    <w:rsid w:val="00642305"/>
    <w:rsid w:val="006770D5"/>
    <w:rsid w:val="00677A7B"/>
    <w:rsid w:val="00687117"/>
    <w:rsid w:val="00687243"/>
    <w:rsid w:val="006A62E3"/>
    <w:rsid w:val="006C0A6E"/>
    <w:rsid w:val="006C1C38"/>
    <w:rsid w:val="006C2C13"/>
    <w:rsid w:val="006C2E3B"/>
    <w:rsid w:val="006E411B"/>
    <w:rsid w:val="006F3275"/>
    <w:rsid w:val="00783140"/>
    <w:rsid w:val="0078596D"/>
    <w:rsid w:val="00785F0C"/>
    <w:rsid w:val="007A5584"/>
    <w:rsid w:val="007B4802"/>
    <w:rsid w:val="007B7A5D"/>
    <w:rsid w:val="007C55D4"/>
    <w:rsid w:val="007D573C"/>
    <w:rsid w:val="007D6F08"/>
    <w:rsid w:val="007F76DA"/>
    <w:rsid w:val="008418EF"/>
    <w:rsid w:val="00842D65"/>
    <w:rsid w:val="00842DD3"/>
    <w:rsid w:val="00897F40"/>
    <w:rsid w:val="008A5E8F"/>
    <w:rsid w:val="008B4F08"/>
    <w:rsid w:val="008C426F"/>
    <w:rsid w:val="008D0131"/>
    <w:rsid w:val="008D4D64"/>
    <w:rsid w:val="009006CC"/>
    <w:rsid w:val="009062D0"/>
    <w:rsid w:val="009079E4"/>
    <w:rsid w:val="00932B91"/>
    <w:rsid w:val="00945A10"/>
    <w:rsid w:val="00950794"/>
    <w:rsid w:val="00950B60"/>
    <w:rsid w:val="00953B62"/>
    <w:rsid w:val="009601C8"/>
    <w:rsid w:val="00997EA7"/>
    <w:rsid w:val="009B5CE9"/>
    <w:rsid w:val="009B659C"/>
    <w:rsid w:val="009E41E7"/>
    <w:rsid w:val="009E535B"/>
    <w:rsid w:val="00A072D5"/>
    <w:rsid w:val="00A25A89"/>
    <w:rsid w:val="00A26125"/>
    <w:rsid w:val="00A71674"/>
    <w:rsid w:val="00A80F8E"/>
    <w:rsid w:val="00A903A2"/>
    <w:rsid w:val="00A95F1A"/>
    <w:rsid w:val="00AA7357"/>
    <w:rsid w:val="00AD16C7"/>
    <w:rsid w:val="00AE2063"/>
    <w:rsid w:val="00AE6BBE"/>
    <w:rsid w:val="00B04E80"/>
    <w:rsid w:val="00B15507"/>
    <w:rsid w:val="00B17831"/>
    <w:rsid w:val="00B323C8"/>
    <w:rsid w:val="00B35C4E"/>
    <w:rsid w:val="00B37BD0"/>
    <w:rsid w:val="00B61839"/>
    <w:rsid w:val="00B70C02"/>
    <w:rsid w:val="00B7444F"/>
    <w:rsid w:val="00BB68E2"/>
    <w:rsid w:val="00BB78FB"/>
    <w:rsid w:val="00BB7B09"/>
    <w:rsid w:val="00BC4F75"/>
    <w:rsid w:val="00BE422E"/>
    <w:rsid w:val="00C11648"/>
    <w:rsid w:val="00C1601F"/>
    <w:rsid w:val="00C374EF"/>
    <w:rsid w:val="00C4547A"/>
    <w:rsid w:val="00C525ED"/>
    <w:rsid w:val="00C54CC9"/>
    <w:rsid w:val="00C60315"/>
    <w:rsid w:val="00C659C4"/>
    <w:rsid w:val="00C67822"/>
    <w:rsid w:val="00C71BBE"/>
    <w:rsid w:val="00C76E5D"/>
    <w:rsid w:val="00C94954"/>
    <w:rsid w:val="00CA129B"/>
    <w:rsid w:val="00CD54C4"/>
    <w:rsid w:val="00CF426A"/>
    <w:rsid w:val="00D07B92"/>
    <w:rsid w:val="00D32B5A"/>
    <w:rsid w:val="00D4708D"/>
    <w:rsid w:val="00D52D18"/>
    <w:rsid w:val="00D56D2F"/>
    <w:rsid w:val="00D66030"/>
    <w:rsid w:val="00D96401"/>
    <w:rsid w:val="00DA2A9D"/>
    <w:rsid w:val="00DB06F0"/>
    <w:rsid w:val="00DB6E2B"/>
    <w:rsid w:val="00DD1199"/>
    <w:rsid w:val="00DE49FD"/>
    <w:rsid w:val="00E10553"/>
    <w:rsid w:val="00E13F98"/>
    <w:rsid w:val="00E168B0"/>
    <w:rsid w:val="00E34668"/>
    <w:rsid w:val="00E34748"/>
    <w:rsid w:val="00E36256"/>
    <w:rsid w:val="00E408B8"/>
    <w:rsid w:val="00E43C6B"/>
    <w:rsid w:val="00E70F9F"/>
    <w:rsid w:val="00EA3740"/>
    <w:rsid w:val="00EA3FC4"/>
    <w:rsid w:val="00EA67C3"/>
    <w:rsid w:val="00ED1510"/>
    <w:rsid w:val="00ED5045"/>
    <w:rsid w:val="00EE3752"/>
    <w:rsid w:val="00EF449C"/>
    <w:rsid w:val="00F2534E"/>
    <w:rsid w:val="00F25A64"/>
    <w:rsid w:val="00F9257B"/>
    <w:rsid w:val="00FA22FA"/>
    <w:rsid w:val="00FA2E33"/>
    <w:rsid w:val="00FB23C3"/>
    <w:rsid w:val="00FB291B"/>
    <w:rsid w:val="00FB6FD6"/>
    <w:rsid w:val="00FD2A58"/>
    <w:rsid w:val="00FF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98"/>
    <w:pPr>
      <w:spacing w:after="200" w:line="276" w:lineRule="auto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99"/>
    <w:qFormat/>
    <w:rsid w:val="00E34748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34748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table" w:styleId="TableGrid">
    <w:name w:val="Table Grid"/>
    <w:basedOn w:val="TableNormal"/>
    <w:uiPriority w:val="99"/>
    <w:rsid w:val="00677A7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871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14</Pages>
  <Words>1482</Words>
  <Characters>8450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BÜYÜKYILDIZ</dc:creator>
  <cp:keywords/>
  <dc:description/>
  <cp:lastModifiedBy>edanur</cp:lastModifiedBy>
  <cp:revision>7</cp:revision>
  <dcterms:created xsi:type="dcterms:W3CDTF">2009-08-05T18:46:00Z</dcterms:created>
  <dcterms:modified xsi:type="dcterms:W3CDTF">2009-09-27T15:54:00Z</dcterms:modified>
</cp:coreProperties>
</file>